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B4BB" w14:textId="0F5189B3" w:rsidR="00A25D7C" w:rsidRPr="00045136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2283887"/>
      <w:r w:rsidRPr="00045136">
        <w:rPr>
          <w:rFonts w:ascii="Arial" w:hAnsi="Arial" w:cs="Arial"/>
          <w:b/>
          <w:bCs/>
          <w:color w:val="auto"/>
          <w:sz w:val="22"/>
          <w:szCs w:val="22"/>
        </w:rPr>
        <w:t>Z</w:t>
      </w:r>
      <w:r w:rsidR="00733D47"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04513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33D47">
        <w:rPr>
          <w:rFonts w:ascii="Arial" w:hAnsi="Arial" w:cs="Arial"/>
          <w:b/>
          <w:bCs/>
          <w:color w:val="auto"/>
          <w:sz w:val="22"/>
          <w:szCs w:val="22"/>
        </w:rPr>
        <w:t>n</w:t>
      </w:r>
      <w:r w:rsidRPr="00045136">
        <w:rPr>
          <w:rFonts w:ascii="Arial" w:hAnsi="Arial" w:cs="Arial"/>
          <w:b/>
          <w:bCs/>
          <w:color w:val="auto"/>
          <w:sz w:val="22"/>
          <w:szCs w:val="22"/>
        </w:rPr>
        <w:t>r 2</w:t>
      </w:r>
      <w:r w:rsidR="000E2246">
        <w:rPr>
          <w:rFonts w:ascii="Arial" w:hAnsi="Arial" w:cs="Arial"/>
          <w:b/>
          <w:bCs/>
          <w:color w:val="auto"/>
          <w:sz w:val="22"/>
          <w:szCs w:val="22"/>
        </w:rPr>
        <w:t>_</w:t>
      </w:r>
      <w:r w:rsidRPr="00045136">
        <w:rPr>
          <w:rFonts w:ascii="Arial" w:hAnsi="Arial" w:cs="Arial"/>
          <w:b/>
          <w:bCs/>
          <w:color w:val="auto"/>
          <w:sz w:val="22"/>
          <w:szCs w:val="22"/>
        </w:rPr>
        <w:t xml:space="preserve">Oświadczenie </w:t>
      </w:r>
      <w:r w:rsidR="007431D7" w:rsidRPr="00045136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045136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045136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045136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334E50" w:rsidRDefault="00A25D7C" w:rsidP="00A25D7C">
      <w:pPr>
        <w:jc w:val="center"/>
        <w:rPr>
          <w:rFonts w:cs="Arial"/>
          <w:b/>
          <w:sz w:val="22"/>
          <w:szCs w:val="22"/>
        </w:rPr>
      </w:pPr>
      <w:r w:rsidRPr="00334E50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334E50" w:rsidRDefault="00A25D7C" w:rsidP="00A25D7C">
      <w:pPr>
        <w:jc w:val="center"/>
        <w:rPr>
          <w:rFonts w:cs="Arial"/>
          <w:b/>
          <w:sz w:val="22"/>
          <w:szCs w:val="22"/>
        </w:rPr>
      </w:pPr>
      <w:r w:rsidRPr="00334E50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045136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045136" w:rsidRDefault="00A25D7C" w:rsidP="00A25D7C">
      <w:pPr>
        <w:jc w:val="center"/>
        <w:rPr>
          <w:rFonts w:cs="Arial"/>
          <w:sz w:val="18"/>
        </w:rPr>
      </w:pPr>
      <w:r w:rsidRPr="00045136">
        <w:rPr>
          <w:rFonts w:cs="Arial"/>
          <w:sz w:val="18"/>
        </w:rPr>
        <w:tab/>
      </w:r>
      <w:r w:rsidRPr="00045136">
        <w:rPr>
          <w:rFonts w:cs="Arial"/>
          <w:sz w:val="18"/>
        </w:rPr>
        <w:tab/>
      </w:r>
      <w:r w:rsidRPr="00045136">
        <w:rPr>
          <w:rFonts w:cs="Arial"/>
          <w:sz w:val="18"/>
        </w:rPr>
        <w:tab/>
      </w:r>
      <w:r w:rsidRPr="00045136">
        <w:rPr>
          <w:rFonts w:cs="Arial"/>
          <w:sz w:val="18"/>
        </w:rPr>
        <w:tab/>
      </w:r>
    </w:p>
    <w:p w14:paraId="60018222" w14:textId="77777777" w:rsidR="00334E50" w:rsidRDefault="00334E50" w:rsidP="00334E50">
      <w:pPr>
        <w:rPr>
          <w:rFonts w:cs="Arial"/>
          <w:i/>
          <w:sz w:val="22"/>
          <w:szCs w:val="22"/>
        </w:rPr>
      </w:pPr>
      <w:r w:rsidRPr="001E0A71">
        <w:rPr>
          <w:rFonts w:cs="Arial"/>
          <w:iCs/>
          <w:sz w:val="22"/>
          <w:szCs w:val="22"/>
        </w:rPr>
        <w:t>Działając w imieniu oraz na rzecz Oferenta</w:t>
      </w:r>
      <w:r w:rsidRPr="00460114">
        <w:rPr>
          <w:rFonts w:cs="Arial"/>
          <w:i/>
          <w:sz w:val="22"/>
          <w:szCs w:val="22"/>
        </w:rPr>
        <w:t xml:space="preserve"> _________________________________________</w:t>
      </w:r>
    </w:p>
    <w:p w14:paraId="34EA3183" w14:textId="77777777" w:rsidR="00334E50" w:rsidRDefault="00334E50" w:rsidP="00334E50">
      <w:pPr>
        <w:rPr>
          <w:rFonts w:cs="Arial"/>
          <w:i/>
          <w:sz w:val="22"/>
          <w:szCs w:val="22"/>
        </w:rPr>
      </w:pPr>
    </w:p>
    <w:p w14:paraId="177A3C4B" w14:textId="77777777" w:rsidR="00334E50" w:rsidRPr="00460114" w:rsidRDefault="00334E50" w:rsidP="00334E50">
      <w:pPr>
        <w:rPr>
          <w:rFonts w:cs="Arial"/>
          <w:i/>
          <w:sz w:val="22"/>
          <w:szCs w:val="22"/>
        </w:rPr>
      </w:pPr>
      <w:bookmarkStart w:id="2" w:name="_Hlk225408832"/>
      <w:r>
        <w:rPr>
          <w:rFonts w:cs="Arial"/>
          <w:i/>
          <w:sz w:val="22"/>
          <w:szCs w:val="22"/>
        </w:rPr>
        <w:t>___________________________________________________________________________</w:t>
      </w:r>
      <w:r w:rsidRPr="00460114">
        <w:rPr>
          <w:rFonts w:cs="Arial"/>
          <w:i/>
          <w:sz w:val="22"/>
          <w:szCs w:val="22"/>
        </w:rPr>
        <w:t>,</w:t>
      </w:r>
    </w:p>
    <w:p w14:paraId="4767CA95" w14:textId="77777777" w:rsidR="00334E50" w:rsidRPr="00460114" w:rsidRDefault="00334E50" w:rsidP="00334E50">
      <w:pPr>
        <w:jc w:val="center"/>
        <w:rPr>
          <w:rFonts w:cs="Arial"/>
          <w:i/>
          <w:sz w:val="18"/>
          <w:szCs w:val="18"/>
        </w:rPr>
      </w:pPr>
      <w:r w:rsidRPr="00460114">
        <w:rPr>
          <w:rFonts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bookmarkEnd w:id="2"/>
    <w:p w14:paraId="73D39EF3" w14:textId="77777777" w:rsidR="00334E50" w:rsidRPr="00460114" w:rsidRDefault="00334E50" w:rsidP="00334E50">
      <w:pPr>
        <w:jc w:val="center"/>
        <w:rPr>
          <w:rFonts w:cs="Arial"/>
          <w:i/>
          <w:sz w:val="22"/>
          <w:szCs w:val="22"/>
        </w:rPr>
      </w:pPr>
    </w:p>
    <w:p w14:paraId="1885D4E7" w14:textId="77777777" w:rsidR="00334E50" w:rsidRPr="001E0A71" w:rsidRDefault="00334E50" w:rsidP="00334E50">
      <w:pPr>
        <w:rPr>
          <w:rFonts w:cs="Arial"/>
          <w:iCs/>
          <w:sz w:val="22"/>
          <w:szCs w:val="22"/>
        </w:rPr>
      </w:pPr>
      <w:r w:rsidRPr="001E0A71">
        <w:rPr>
          <w:rFonts w:cs="Arial"/>
          <w:iCs/>
          <w:sz w:val="22"/>
          <w:szCs w:val="22"/>
        </w:rPr>
        <w:t xml:space="preserve">z siedzibą w ___________________________________________ </w:t>
      </w:r>
      <w:r w:rsidRPr="001E0A71">
        <w:rPr>
          <w:rFonts w:cs="Arial"/>
          <w:bCs/>
          <w:iCs/>
          <w:sz w:val="22"/>
          <w:szCs w:val="22"/>
        </w:rPr>
        <w:t xml:space="preserve">oświadczam/-y, </w:t>
      </w:r>
      <w:r w:rsidRPr="00334E50">
        <w:rPr>
          <w:rFonts w:cs="Arial"/>
          <w:b/>
          <w:iCs/>
          <w:sz w:val="22"/>
          <w:szCs w:val="22"/>
        </w:rPr>
        <w:t>że Oferent:</w:t>
      </w:r>
    </w:p>
    <w:p w14:paraId="292B3331" w14:textId="77777777" w:rsidR="00A25D7C" w:rsidRPr="00334E50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7957AA1A" w14:textId="0C8F5241" w:rsidR="00A25D7C" w:rsidRPr="00EE002B" w:rsidRDefault="00A25D7C">
      <w:pPr>
        <w:numPr>
          <w:ilvl w:val="0"/>
          <w:numId w:val="7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b/>
          <w:sz w:val="22"/>
          <w:szCs w:val="22"/>
        </w:rPr>
        <w:t>składa ofertę:</w:t>
      </w:r>
    </w:p>
    <w:p w14:paraId="537C1288" w14:textId="77777777" w:rsidR="00B80BCE" w:rsidRDefault="00B80BCE" w:rsidP="00B80BCE">
      <w:pPr>
        <w:ind w:left="709"/>
        <w:jc w:val="both"/>
        <w:rPr>
          <w:rFonts w:eastAsia="Calibri" w:cs="Arial"/>
          <w:b/>
          <w:sz w:val="22"/>
          <w:szCs w:val="22"/>
        </w:rPr>
      </w:pPr>
    </w:p>
    <w:p w14:paraId="74E6AFE9" w14:textId="4CEB75B0" w:rsidR="00B80BCE" w:rsidRPr="00B80BCE" w:rsidRDefault="00B80BCE" w:rsidP="00B80BCE">
      <w:pPr>
        <w:numPr>
          <w:ilvl w:val="1"/>
          <w:numId w:val="7"/>
        </w:numPr>
        <w:jc w:val="both"/>
        <w:rPr>
          <w:rFonts w:eastAsia="Calibri" w:cs="Arial"/>
          <w:sz w:val="18"/>
        </w:rPr>
      </w:pPr>
      <w:r w:rsidRPr="00B80BCE">
        <w:rPr>
          <w:rFonts w:eastAsia="Calibri" w:cs="Arial"/>
          <w:sz w:val="18"/>
        </w:rPr>
        <w:t>samodzielnie</w:t>
      </w:r>
      <w:r w:rsidR="000C13EF">
        <w:rPr>
          <w:rFonts w:eastAsia="Calibri" w:cs="Arial"/>
          <w:sz w:val="18"/>
        </w:rPr>
        <w:t xml:space="preserve"> </w:t>
      </w:r>
      <w:r w:rsidR="000C13EF">
        <w:rPr>
          <w:rFonts w:eastAsia="Calibri" w:cs="Arial"/>
          <w:sz w:val="18"/>
          <w:vertAlign w:val="superscript"/>
        </w:rPr>
        <w:t>1</w:t>
      </w:r>
    </w:p>
    <w:p w14:paraId="50F76D5D" w14:textId="77777777" w:rsidR="00B80BCE" w:rsidRPr="00B80BCE" w:rsidRDefault="00B80BCE" w:rsidP="00B80BCE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3F2B5C08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  <w:r w:rsidRPr="00B80BCE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7D76712D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  <w:r w:rsidRPr="00B80BC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43E0B61F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</w:p>
    <w:p w14:paraId="1EB796F5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  <w:r w:rsidRPr="00B80BCE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04270ABA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</w:p>
    <w:p w14:paraId="68D32D40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  <w:r w:rsidRPr="00B80BCE">
        <w:rPr>
          <w:rFonts w:cs="Arial"/>
          <w:bCs/>
          <w:i/>
          <w:color w:val="000000"/>
          <w:sz w:val="16"/>
        </w:rPr>
        <w:t>Numer REGON: _________________</w:t>
      </w:r>
    </w:p>
    <w:p w14:paraId="087BEC7C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</w:p>
    <w:p w14:paraId="152C0AAB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  <w:r w:rsidRPr="00B80BCE">
        <w:rPr>
          <w:rFonts w:cs="Arial"/>
          <w:bCs/>
          <w:i/>
          <w:color w:val="000000"/>
          <w:sz w:val="16"/>
        </w:rPr>
        <w:t>Numer NIP: _________________</w:t>
      </w:r>
    </w:p>
    <w:p w14:paraId="55A20FBF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</w:p>
    <w:p w14:paraId="4542F31F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  <w:r w:rsidRPr="00B80BCE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3475B2D8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</w:p>
    <w:p w14:paraId="225AE65B" w14:textId="77777777" w:rsidR="00B80BCE" w:rsidRPr="00B80BCE" w:rsidRDefault="00E86E9F" w:rsidP="00B80BCE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0BCE" w:rsidRPr="00B80BCE">
            <w:rPr>
              <w:rFonts w:ascii="Segoe UI Symbol" w:eastAsia="MS Gothic" w:hAnsi="Segoe UI Symbol" w:cs="Segoe UI Symbol"/>
              <w:bCs/>
              <w:iCs/>
              <w:color w:val="000000"/>
              <w:sz w:val="16"/>
            </w:rPr>
            <w:t>☐</w:t>
          </w:r>
        </w:sdtContent>
      </w:sdt>
      <w:r w:rsidR="00B80BCE" w:rsidRPr="00B80BCE">
        <w:rPr>
          <w:rFonts w:cs="Arial"/>
          <w:bCs/>
          <w:i/>
          <w:color w:val="000000"/>
          <w:sz w:val="16"/>
        </w:rPr>
        <w:t xml:space="preserve"> Tak, kraj rejestracji _________________, numer VAT-UE _________________,</w:t>
      </w:r>
    </w:p>
    <w:p w14:paraId="1443FB64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</w:p>
    <w:p w14:paraId="0F0FE600" w14:textId="77777777" w:rsidR="00B80BCE" w:rsidRPr="00B80BCE" w:rsidRDefault="00E86E9F" w:rsidP="00B80BCE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0BCE" w:rsidRPr="00B80BCE">
            <w:rPr>
              <w:rFonts w:ascii="Segoe UI Symbol" w:eastAsia="MS Gothic" w:hAnsi="Segoe UI Symbol" w:cs="Segoe UI Symbol"/>
              <w:bCs/>
              <w:iCs/>
              <w:color w:val="000000"/>
              <w:sz w:val="16"/>
            </w:rPr>
            <w:t>☐</w:t>
          </w:r>
        </w:sdtContent>
      </w:sdt>
      <w:r w:rsidR="00B80BCE" w:rsidRPr="00EE002B">
        <w:rPr>
          <w:rFonts w:cs="Arial"/>
          <w:bCs/>
          <w:i/>
          <w:color w:val="000000"/>
          <w:sz w:val="16"/>
        </w:rPr>
        <w:t xml:space="preserve"> </w:t>
      </w:r>
      <w:r w:rsidR="00B80BCE" w:rsidRPr="00B80BCE">
        <w:rPr>
          <w:rFonts w:cs="Arial"/>
          <w:bCs/>
          <w:i/>
          <w:color w:val="000000"/>
          <w:sz w:val="16"/>
        </w:rPr>
        <w:t xml:space="preserve">Nie </w:t>
      </w:r>
    </w:p>
    <w:p w14:paraId="6FF74A17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</w:p>
    <w:p w14:paraId="7CE2481E" w14:textId="77777777" w:rsidR="00B80BCE" w:rsidRPr="00B80BCE" w:rsidRDefault="00B80BCE" w:rsidP="00B80BCE">
      <w:pPr>
        <w:ind w:left="1418"/>
        <w:rPr>
          <w:rFonts w:cs="Arial"/>
          <w:bCs/>
          <w:i/>
          <w:color w:val="000000"/>
          <w:sz w:val="16"/>
        </w:rPr>
      </w:pPr>
      <w:r w:rsidRPr="00B80BCE">
        <w:rPr>
          <w:rFonts w:cs="Arial"/>
          <w:bCs/>
          <w:i/>
          <w:color w:val="000000"/>
          <w:sz w:val="16"/>
        </w:rPr>
        <w:t>Numer VAT (VIES) – dotyczy podmiotów zagranicznych: _________________</w:t>
      </w:r>
    </w:p>
    <w:p w14:paraId="637364E3" w14:textId="77777777" w:rsidR="00B80BCE" w:rsidRPr="00B80BCE" w:rsidRDefault="00B80BCE" w:rsidP="00B80BCE">
      <w:pPr>
        <w:ind w:left="709"/>
        <w:jc w:val="both"/>
        <w:rPr>
          <w:rFonts w:eastAsia="Calibri" w:cs="Arial"/>
          <w:b/>
          <w:sz w:val="22"/>
          <w:szCs w:val="22"/>
        </w:rPr>
      </w:pPr>
    </w:p>
    <w:p w14:paraId="0E4178D5" w14:textId="77777777" w:rsidR="00B80BCE" w:rsidRPr="00B80BCE" w:rsidRDefault="00B80BCE" w:rsidP="00B80BCE">
      <w:pPr>
        <w:numPr>
          <w:ilvl w:val="1"/>
          <w:numId w:val="7"/>
        </w:numPr>
        <w:jc w:val="both"/>
        <w:rPr>
          <w:rFonts w:eastAsia="Calibri" w:cs="Arial"/>
          <w:sz w:val="18"/>
          <w:highlight w:val="lightGray"/>
        </w:rPr>
      </w:pPr>
      <w:r w:rsidRPr="00B80BCE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00C535BC" w14:textId="77777777" w:rsidR="00B80BCE" w:rsidRPr="00B80BCE" w:rsidRDefault="00B80BCE" w:rsidP="00B80BCE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28AB232C" w14:textId="77777777" w:rsidR="00B80BCE" w:rsidRPr="00B80BCE" w:rsidRDefault="00B80BCE" w:rsidP="00B80BCE">
      <w:pPr>
        <w:numPr>
          <w:ilvl w:val="0"/>
          <w:numId w:val="8"/>
        </w:numPr>
        <w:ind w:left="1843"/>
        <w:rPr>
          <w:rFonts w:cs="Arial"/>
          <w:i/>
          <w:sz w:val="18"/>
          <w:highlight w:val="lightGray"/>
        </w:rPr>
      </w:pPr>
      <w:r w:rsidRPr="00B80BCE">
        <w:rPr>
          <w:rFonts w:cs="Arial"/>
          <w:sz w:val="18"/>
          <w:highlight w:val="lightGray"/>
        </w:rPr>
        <w:t xml:space="preserve">Lider: </w:t>
      </w:r>
      <w:r w:rsidRPr="00B80BCE">
        <w:rPr>
          <w:rFonts w:cs="Arial"/>
          <w:i/>
          <w:sz w:val="18"/>
          <w:highlight w:val="lightGray"/>
        </w:rPr>
        <w:t>___________________________________________________,</w:t>
      </w:r>
    </w:p>
    <w:p w14:paraId="48711977" w14:textId="77777777" w:rsidR="00B80BCE" w:rsidRPr="00B80BCE" w:rsidRDefault="00B80BCE" w:rsidP="00B80BCE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B80BCE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B80BCE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35EABE57" w14:textId="77777777" w:rsidR="00B80BCE" w:rsidRPr="00B80BCE" w:rsidRDefault="00B80BCE" w:rsidP="00B80BCE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0994D225" w14:textId="77777777" w:rsidR="00B80BCE" w:rsidRPr="00B80BCE" w:rsidRDefault="00B80BCE" w:rsidP="00B80BC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 w:rsidRPr="00B80BCE">
        <w:rPr>
          <w:rFonts w:cs="Arial"/>
          <w:bCs/>
          <w:i/>
          <w:color w:val="000000"/>
          <w:sz w:val="16"/>
          <w:highlight w:val="lightGray"/>
        </w:rPr>
        <w:t>Numer REGON: _________________</w:t>
      </w:r>
    </w:p>
    <w:p w14:paraId="2D4E944F" w14:textId="77777777" w:rsidR="00B80BCE" w:rsidRPr="00B80BCE" w:rsidRDefault="00B80BCE" w:rsidP="00B80BC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3A9C5D63" w14:textId="77777777" w:rsidR="00B80BCE" w:rsidRPr="00B80BCE" w:rsidRDefault="00B80BCE" w:rsidP="00B80BC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 w:rsidRPr="00B80BCE">
        <w:rPr>
          <w:rFonts w:cs="Arial"/>
          <w:bCs/>
          <w:i/>
          <w:color w:val="000000"/>
          <w:sz w:val="16"/>
          <w:highlight w:val="lightGray"/>
        </w:rPr>
        <w:t>Numer NIP: _________________</w:t>
      </w:r>
    </w:p>
    <w:p w14:paraId="1BB76BC5" w14:textId="77777777" w:rsidR="00B80BCE" w:rsidRPr="00B80BCE" w:rsidRDefault="00B80BCE" w:rsidP="00B80BC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66AE1F02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  <w:r w:rsidRPr="00B80BCE">
        <w:rPr>
          <w:rFonts w:cs="Arial"/>
          <w:i/>
          <w:sz w:val="16"/>
          <w:highlight w:val="lightGray"/>
        </w:rPr>
        <w:t>Rejestracja VAT-UE w innym kraju niż Polska:</w:t>
      </w:r>
    </w:p>
    <w:p w14:paraId="40E883A4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</w:p>
    <w:p w14:paraId="330F0458" w14:textId="77777777" w:rsidR="00B80BCE" w:rsidRPr="00B80BCE" w:rsidRDefault="00E86E9F" w:rsidP="00B80BC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0BCE" w:rsidRPr="00B80BC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B80BCE" w:rsidRPr="00B80BC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62266EAC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</w:p>
    <w:p w14:paraId="777099FE" w14:textId="77777777" w:rsidR="00B80BCE" w:rsidRPr="00B80BCE" w:rsidRDefault="00E86E9F" w:rsidP="00B80BC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0BCE" w:rsidRPr="00B80BC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B80BCE" w:rsidRPr="00B80BCE">
        <w:rPr>
          <w:rFonts w:cs="Arial"/>
          <w:i/>
          <w:sz w:val="16"/>
          <w:highlight w:val="lightGray"/>
        </w:rPr>
        <w:t xml:space="preserve"> Nie </w:t>
      </w:r>
    </w:p>
    <w:p w14:paraId="35D0997D" w14:textId="77777777" w:rsidR="00B80BCE" w:rsidRPr="00B80BCE" w:rsidRDefault="00B80BCE" w:rsidP="00B80BC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1E9D1FC3" w14:textId="77777777" w:rsidR="00B80BCE" w:rsidRPr="00B80BCE" w:rsidRDefault="00B80BCE" w:rsidP="00B80BC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 w:rsidRPr="00B80BCE">
        <w:rPr>
          <w:rFonts w:cs="Arial"/>
          <w:bCs/>
          <w:i/>
          <w:color w:val="000000"/>
          <w:sz w:val="16"/>
          <w:highlight w:val="lightGray"/>
        </w:rPr>
        <w:t>Numer VAT (VIES) – dotyczy podmiotów zagranicznych: _________________</w:t>
      </w:r>
    </w:p>
    <w:p w14:paraId="0CD83D08" w14:textId="77777777" w:rsidR="00B80BCE" w:rsidRPr="00B80BCE" w:rsidRDefault="00B80BCE" w:rsidP="00B80BCE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5EAA106E" w14:textId="77777777" w:rsidR="00B80BCE" w:rsidRPr="00B80BCE" w:rsidRDefault="00B80BCE" w:rsidP="00B80BCE">
      <w:pPr>
        <w:numPr>
          <w:ilvl w:val="0"/>
          <w:numId w:val="8"/>
        </w:numPr>
        <w:ind w:left="1843"/>
        <w:rPr>
          <w:rFonts w:cs="Arial"/>
          <w:i/>
          <w:sz w:val="18"/>
          <w:highlight w:val="lightGray"/>
        </w:rPr>
      </w:pPr>
      <w:r w:rsidRPr="00B80BCE">
        <w:rPr>
          <w:rFonts w:cs="Arial"/>
          <w:sz w:val="18"/>
          <w:highlight w:val="lightGray"/>
        </w:rPr>
        <w:t xml:space="preserve">Członkowie: </w:t>
      </w:r>
      <w:r w:rsidRPr="00B80BCE">
        <w:rPr>
          <w:rFonts w:cs="Arial"/>
          <w:i/>
          <w:sz w:val="18"/>
          <w:highlight w:val="lightGray"/>
        </w:rPr>
        <w:t>___________________________________________________,</w:t>
      </w:r>
    </w:p>
    <w:p w14:paraId="3D453277" w14:textId="77777777" w:rsidR="00B80BCE" w:rsidRPr="00B80BCE" w:rsidRDefault="00B80BCE" w:rsidP="00B80BCE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B80BCE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22ADC54A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</w:p>
    <w:p w14:paraId="7F767B59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  <w:r w:rsidRPr="00B80BCE">
        <w:rPr>
          <w:rFonts w:cs="Arial"/>
          <w:i/>
          <w:sz w:val="16"/>
          <w:highlight w:val="lightGray"/>
        </w:rPr>
        <w:t>Numer REGON: _________________</w:t>
      </w:r>
    </w:p>
    <w:p w14:paraId="7F6712DE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</w:p>
    <w:p w14:paraId="304BD37F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  <w:r w:rsidRPr="00B80BCE">
        <w:rPr>
          <w:rFonts w:cs="Arial"/>
          <w:i/>
          <w:sz w:val="16"/>
          <w:highlight w:val="lightGray"/>
        </w:rPr>
        <w:t>Numer NIP: _________________</w:t>
      </w:r>
    </w:p>
    <w:p w14:paraId="67FD8AEC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</w:p>
    <w:p w14:paraId="04C76D22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  <w:r w:rsidRPr="00B80BCE">
        <w:rPr>
          <w:rFonts w:cs="Arial"/>
          <w:i/>
          <w:sz w:val="16"/>
          <w:highlight w:val="lightGray"/>
        </w:rPr>
        <w:t>Rejestracja VAT-UE w innym kraju niż Polska:</w:t>
      </w:r>
    </w:p>
    <w:p w14:paraId="71B26C51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</w:p>
    <w:p w14:paraId="64F25DC1" w14:textId="77777777" w:rsidR="00B80BCE" w:rsidRPr="00B80BCE" w:rsidRDefault="00E86E9F" w:rsidP="00B80BC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0BCE" w:rsidRPr="00B80BC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B80BCE" w:rsidRPr="00B80BC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4103988B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</w:p>
    <w:p w14:paraId="41FFE7C2" w14:textId="77777777" w:rsidR="00B80BCE" w:rsidRPr="00B80BCE" w:rsidRDefault="00E86E9F" w:rsidP="00B80BC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0BCE" w:rsidRPr="00B80BC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B80BCE" w:rsidRPr="00B80BCE">
        <w:rPr>
          <w:rFonts w:cs="Arial"/>
          <w:i/>
          <w:sz w:val="16"/>
          <w:highlight w:val="lightGray"/>
        </w:rPr>
        <w:t xml:space="preserve"> Nie </w:t>
      </w:r>
    </w:p>
    <w:p w14:paraId="116AE076" w14:textId="77777777" w:rsidR="00B80BCE" w:rsidRPr="00B80BCE" w:rsidRDefault="00B80BCE" w:rsidP="00B80BCE">
      <w:pPr>
        <w:ind w:left="1843" w:hanging="360"/>
        <w:rPr>
          <w:rFonts w:cs="Arial"/>
          <w:i/>
          <w:sz w:val="16"/>
          <w:highlight w:val="lightGray"/>
        </w:rPr>
      </w:pPr>
    </w:p>
    <w:p w14:paraId="6B31ECEF" w14:textId="4AC6D3EA" w:rsidR="00B80BCE" w:rsidRPr="00EE002B" w:rsidRDefault="00B80BCE" w:rsidP="00EE002B">
      <w:pPr>
        <w:ind w:left="1843" w:hanging="360"/>
        <w:rPr>
          <w:rFonts w:cs="Arial"/>
          <w:i/>
          <w:sz w:val="16"/>
        </w:rPr>
      </w:pPr>
      <w:r w:rsidRPr="00B80BCE">
        <w:rPr>
          <w:rFonts w:cs="Arial"/>
          <w:i/>
          <w:sz w:val="16"/>
          <w:highlight w:val="lightGray"/>
        </w:rPr>
        <w:t>Numer VAT (VIES) – dotyczy podmiotów zagranicznych: _________________</w:t>
      </w:r>
    </w:p>
    <w:p w14:paraId="43A9BE86" w14:textId="77777777" w:rsidR="00B80BCE" w:rsidRDefault="00B80BCE" w:rsidP="00B80BCE">
      <w:pPr>
        <w:ind w:left="709"/>
        <w:jc w:val="both"/>
        <w:rPr>
          <w:rFonts w:eastAsia="Calibri" w:cs="Arial"/>
          <w:b/>
          <w:sz w:val="22"/>
          <w:szCs w:val="22"/>
        </w:rPr>
      </w:pPr>
    </w:p>
    <w:p w14:paraId="285741D8" w14:textId="77777777" w:rsidR="00E4540A" w:rsidRPr="00E4540A" w:rsidRDefault="00E4540A" w:rsidP="00EE002B">
      <w:pPr>
        <w:rPr>
          <w:rFonts w:cs="Arial"/>
          <w:i/>
          <w:sz w:val="18"/>
          <w:szCs w:val="18"/>
        </w:rPr>
      </w:pPr>
    </w:p>
    <w:p w14:paraId="018EE2CF" w14:textId="28242672" w:rsidR="00E568DB" w:rsidRPr="00334E50" w:rsidRDefault="00E568DB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spełni</w:t>
      </w:r>
      <w:r w:rsidR="001F7745" w:rsidRPr="00334E50">
        <w:rPr>
          <w:rFonts w:eastAsia="Calibri" w:cs="Arial"/>
          <w:sz w:val="22"/>
          <w:szCs w:val="22"/>
        </w:rPr>
        <w:t>a</w:t>
      </w:r>
      <w:r w:rsidRPr="00334E50">
        <w:rPr>
          <w:rFonts w:eastAsia="Calibri" w:cs="Arial"/>
          <w:sz w:val="22"/>
          <w:szCs w:val="22"/>
        </w:rPr>
        <w:t xml:space="preserve"> warunk</w:t>
      </w:r>
      <w:r w:rsidR="001F7745" w:rsidRPr="00334E50">
        <w:rPr>
          <w:rFonts w:eastAsia="Calibri" w:cs="Arial"/>
          <w:sz w:val="22"/>
          <w:szCs w:val="22"/>
        </w:rPr>
        <w:t>i</w:t>
      </w:r>
      <w:r w:rsidRPr="00334E50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334E50" w:rsidRDefault="001F7745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7C667477" w:rsidR="00A67027" w:rsidRPr="00334E50" w:rsidRDefault="00944A51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przyjmuj</w:t>
      </w:r>
      <w:r w:rsidR="00843FFF" w:rsidRPr="00334E50">
        <w:rPr>
          <w:rFonts w:eastAsia="Calibri" w:cs="Arial"/>
          <w:sz w:val="22"/>
          <w:szCs w:val="22"/>
        </w:rPr>
        <w:t>e</w:t>
      </w:r>
      <w:r w:rsidRPr="00334E50">
        <w:rPr>
          <w:rFonts w:eastAsia="Calibri" w:cs="Arial"/>
          <w:sz w:val="22"/>
          <w:szCs w:val="22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334E50">
        <w:rPr>
          <w:rFonts w:eastAsia="Calibri" w:cs="Arial"/>
          <w:sz w:val="22"/>
          <w:szCs w:val="22"/>
        </w:rPr>
        <w:t>PSG</w:t>
      </w:r>
      <w:r w:rsidRPr="00334E50">
        <w:rPr>
          <w:rFonts w:eastAsia="Calibri" w:cs="Arial"/>
          <w:sz w:val="22"/>
          <w:szCs w:val="22"/>
        </w:rPr>
        <w:t xml:space="preserve"> z tego tytułu</w:t>
      </w:r>
      <w:r w:rsidR="00A67027" w:rsidRPr="00334E50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334E50" w:rsidRDefault="00A67027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334E50">
        <w:rPr>
          <w:rFonts w:eastAsia="Calibri" w:cs="Arial"/>
          <w:sz w:val="22"/>
          <w:szCs w:val="22"/>
        </w:rPr>
        <w:t xml:space="preserve"> jest zgodny </w:t>
      </w:r>
      <w:r w:rsidRPr="00334E50">
        <w:rPr>
          <w:rFonts w:eastAsia="Calibri" w:cs="Arial"/>
          <w:sz w:val="22"/>
          <w:szCs w:val="22"/>
        </w:rPr>
        <w:t xml:space="preserve">z numerem rachunku bankowego, otwartym w </w:t>
      </w:r>
      <w:r w:rsidRPr="00334E50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334E50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334E50">
        <w:rPr>
          <w:rFonts w:eastAsia="Calibri" w:cs="Arial"/>
          <w:sz w:val="22"/>
          <w:szCs w:val="22"/>
        </w:rPr>
        <w:br/>
      </w:r>
      <w:r w:rsidRPr="00334E50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68BC2CC" w:rsidR="00A67027" w:rsidRPr="00334E50" w:rsidRDefault="00A67027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5D634166" w14:textId="6D69E266" w:rsidR="005B1521" w:rsidRPr="00334E50" w:rsidRDefault="00470968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jest</w:t>
      </w:r>
      <w:r w:rsidR="005B1521" w:rsidRPr="00334E50">
        <w:rPr>
          <w:rFonts w:eastAsia="Calibri" w:cs="Arial"/>
          <w:sz w:val="22"/>
          <w:szCs w:val="22"/>
        </w:rPr>
        <w:t xml:space="preserve"> w sporze sądowym ze Spółką lub ze Spółką z GK ORLE</w:t>
      </w:r>
      <w:r w:rsidR="00E4540A" w:rsidRPr="00E4540A">
        <w:rPr>
          <w:rFonts w:eastAsia="Calibri" w:cs="Arial"/>
          <w:sz w:val="22"/>
          <w:szCs w:val="22"/>
        </w:rPr>
        <w:t xml:space="preserve"> N</w:t>
      </w:r>
      <w:bookmarkStart w:id="3" w:name="_Hlk229753908"/>
      <w:r w:rsidR="000C13EF">
        <w:rPr>
          <w:rFonts w:eastAsia="Calibri" w:cs="Arial"/>
          <w:sz w:val="22"/>
          <w:szCs w:val="22"/>
          <w:vertAlign w:val="superscript"/>
        </w:rPr>
        <w:t>2</w:t>
      </w:r>
      <w:bookmarkEnd w:id="3"/>
      <w:r w:rsidR="002F6898" w:rsidRPr="00334E50">
        <w:rPr>
          <w:rFonts w:eastAsia="Calibri" w:cs="Arial"/>
          <w:b/>
          <w:sz w:val="22"/>
          <w:szCs w:val="22"/>
        </w:rPr>
        <w:t>:</w:t>
      </w:r>
    </w:p>
    <w:p w14:paraId="08D32A1F" w14:textId="502A1FB3" w:rsidR="00A67027" w:rsidRPr="00334E50" w:rsidRDefault="00A67027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Tak</w:t>
      </w:r>
      <w:r w:rsidR="00FD2575" w:rsidRPr="00334E50">
        <w:rPr>
          <w:rFonts w:eastAsia="Calibri" w:cs="Arial"/>
          <w:sz w:val="22"/>
          <w:szCs w:val="22"/>
        </w:rPr>
        <w:t>,</w:t>
      </w:r>
    </w:p>
    <w:p w14:paraId="61C9C844" w14:textId="74BCB3EB" w:rsidR="00A67027" w:rsidRPr="00334E50" w:rsidRDefault="00A67027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Nie</w:t>
      </w:r>
      <w:r w:rsidR="00FD2575" w:rsidRPr="00334E50">
        <w:rPr>
          <w:rFonts w:eastAsia="Calibri" w:cs="Arial"/>
          <w:sz w:val="22"/>
          <w:szCs w:val="22"/>
        </w:rPr>
        <w:t>,</w:t>
      </w:r>
    </w:p>
    <w:p w14:paraId="7FBE9297" w14:textId="78D47A16" w:rsidR="00470968" w:rsidRPr="00334E50" w:rsidRDefault="00470968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bookmarkStart w:id="4" w:name="_Hlk219071443"/>
      <w:r w:rsidRPr="00334E50">
        <w:rPr>
          <w:rFonts w:eastAsia="Calibri" w:cs="Arial"/>
          <w:sz w:val="22"/>
          <w:szCs w:val="22"/>
        </w:rPr>
        <w:t>był w sporze sądowym ze Spółką lub ze Spółką z GK ORLE</w:t>
      </w:r>
      <w:r w:rsidR="00E4540A" w:rsidRPr="00E4540A">
        <w:rPr>
          <w:rFonts w:eastAsia="Calibri" w:cs="Arial"/>
          <w:sz w:val="22"/>
          <w:szCs w:val="22"/>
        </w:rPr>
        <w:t xml:space="preserve"> </w:t>
      </w:r>
      <w:r w:rsidR="00E4540A" w:rsidRPr="001E0A71">
        <w:rPr>
          <w:rFonts w:eastAsia="Calibri" w:cs="Arial"/>
          <w:sz w:val="22"/>
          <w:szCs w:val="22"/>
        </w:rPr>
        <w:t>N</w:t>
      </w:r>
      <w:bookmarkStart w:id="5" w:name="_Hlk229754020"/>
      <w:r w:rsidR="000C13EF">
        <w:rPr>
          <w:rFonts w:eastAsia="Calibri" w:cs="Arial"/>
          <w:sz w:val="22"/>
          <w:szCs w:val="22"/>
          <w:vertAlign w:val="superscript"/>
        </w:rPr>
        <w:t>2</w:t>
      </w:r>
      <w:bookmarkEnd w:id="5"/>
      <w:r w:rsidR="002F6898" w:rsidRPr="00334E50">
        <w:rPr>
          <w:rFonts w:eastAsia="Calibri" w:cs="Arial"/>
          <w:b/>
          <w:sz w:val="22"/>
          <w:szCs w:val="22"/>
        </w:rPr>
        <w:t>:</w:t>
      </w:r>
    </w:p>
    <w:p w14:paraId="4D0AACEE" w14:textId="77777777" w:rsidR="00470968" w:rsidRPr="00334E50" w:rsidRDefault="00470968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Tak,</w:t>
      </w:r>
    </w:p>
    <w:p w14:paraId="2D990CE4" w14:textId="77777777" w:rsidR="00470968" w:rsidRPr="00334E50" w:rsidRDefault="00470968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Nie,</w:t>
      </w:r>
    </w:p>
    <w:bookmarkEnd w:id="4"/>
    <w:p w14:paraId="0B3FCDFD" w14:textId="1499423A" w:rsidR="002F6898" w:rsidRPr="002F6898" w:rsidRDefault="00A25D7C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2F6898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A35B2A">
        <w:rPr>
          <w:rFonts w:eastAsia="Calibri" w:cs="Arial"/>
          <w:sz w:val="22"/>
          <w:szCs w:val="22"/>
        </w:rPr>
        <w:t>,</w:t>
      </w:r>
      <w:r w:rsidR="00DE783D" w:rsidRPr="002F6898">
        <w:rPr>
          <w:rFonts w:eastAsia="Calibri" w:cs="Arial"/>
          <w:sz w:val="22"/>
          <w:szCs w:val="22"/>
        </w:rPr>
        <w:t xml:space="preserve"> </w:t>
      </w:r>
    </w:p>
    <w:p w14:paraId="5BC78020" w14:textId="264170E9" w:rsidR="007E20CD" w:rsidRPr="007E20CD" w:rsidRDefault="00A25D7C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sz w:val="22"/>
          <w:szCs w:val="22"/>
        </w:rPr>
      </w:pPr>
      <w:r w:rsidRPr="007E20CD">
        <w:rPr>
          <w:rFonts w:cs="Arial"/>
          <w:sz w:val="22"/>
          <w:szCs w:val="22"/>
        </w:rPr>
        <w:t xml:space="preserve">jest związany niniejszą ofertą w terminie </w:t>
      </w:r>
      <w:r w:rsidR="002F6898" w:rsidRPr="007E20CD">
        <w:rPr>
          <w:rFonts w:cs="Arial"/>
          <w:b/>
          <w:sz w:val="22"/>
          <w:szCs w:val="22"/>
        </w:rPr>
        <w:t>do</w:t>
      </w:r>
      <w:r w:rsidR="00C66AB9">
        <w:rPr>
          <w:rFonts w:cs="Arial"/>
          <w:b/>
          <w:i/>
          <w:iCs/>
          <w:sz w:val="22"/>
          <w:szCs w:val="22"/>
        </w:rPr>
        <w:t xml:space="preserve"> 90 </w:t>
      </w:r>
      <w:r w:rsidR="002F6898" w:rsidRPr="007E20CD">
        <w:rPr>
          <w:rFonts w:cs="Arial"/>
          <w:b/>
          <w:i/>
          <w:iCs/>
          <w:sz w:val="22"/>
          <w:szCs w:val="22"/>
        </w:rPr>
        <w:t>dni</w:t>
      </w:r>
      <w:r w:rsidR="00C66AB9">
        <w:rPr>
          <w:rFonts w:cs="Arial"/>
          <w:b/>
          <w:i/>
          <w:iCs/>
          <w:sz w:val="22"/>
          <w:szCs w:val="22"/>
        </w:rPr>
        <w:t xml:space="preserve"> </w:t>
      </w:r>
      <w:r w:rsidRPr="007E20CD">
        <w:rPr>
          <w:rFonts w:cs="Arial"/>
          <w:sz w:val="22"/>
          <w:szCs w:val="22"/>
        </w:rPr>
        <w:t>od daty jej złożenia,</w:t>
      </w:r>
      <w:r w:rsidR="007E20CD" w:rsidRPr="007E20CD">
        <w:rPr>
          <w:rFonts w:cs="Arial"/>
          <w:sz w:val="22"/>
          <w:szCs w:val="22"/>
        </w:rPr>
        <w:t xml:space="preserve"> przy czym pierwszym dniem terminu związania ofertą jest dzień, w którym upływa termin składania ofert</w:t>
      </w:r>
      <w:r w:rsidR="00A35B2A">
        <w:rPr>
          <w:rFonts w:cs="Arial"/>
          <w:sz w:val="22"/>
          <w:szCs w:val="22"/>
        </w:rPr>
        <w:t>,</w:t>
      </w:r>
    </w:p>
    <w:p w14:paraId="571AD83F" w14:textId="5B2D9724" w:rsidR="00257195" w:rsidRPr="00334E50" w:rsidRDefault="00257195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sz w:val="22"/>
          <w:szCs w:val="22"/>
        </w:rPr>
      </w:pPr>
      <w:r w:rsidRPr="00334E50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13FB1EAE" w:rsidR="00E4458A" w:rsidRPr="00334E50" w:rsidRDefault="00E4458A" w:rsidP="008B7BD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sz w:val="22"/>
          <w:szCs w:val="22"/>
        </w:rPr>
      </w:pPr>
      <w:r w:rsidRPr="00334E50">
        <w:rPr>
          <w:rFonts w:cs="Arial"/>
          <w:sz w:val="22"/>
          <w:szCs w:val="22"/>
        </w:rPr>
        <w:t xml:space="preserve">zapozna się i zastosuje Wymagania dla </w:t>
      </w:r>
      <w:r w:rsidR="00640B0A" w:rsidRPr="00334E50">
        <w:rPr>
          <w:rFonts w:cs="Arial"/>
          <w:sz w:val="22"/>
          <w:szCs w:val="22"/>
        </w:rPr>
        <w:t xml:space="preserve">Oferentów </w:t>
      </w:r>
      <w:r w:rsidRPr="00334E50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334E50">
        <w:rPr>
          <w:rFonts w:cs="Arial"/>
          <w:sz w:val="22"/>
          <w:szCs w:val="22"/>
        </w:rPr>
        <w:t xml:space="preserve"> </w:t>
      </w:r>
      <w:r w:rsidRPr="00334E50">
        <w:rPr>
          <w:rFonts w:cs="Arial"/>
          <w:i/>
          <w:iCs/>
          <w:sz w:val="22"/>
          <w:szCs w:val="22"/>
        </w:rPr>
        <w:t>Dla Kontrahenta</w:t>
      </w:r>
      <w:r w:rsidR="006762FD" w:rsidRPr="00334E50">
        <w:rPr>
          <w:rFonts w:cs="Arial"/>
          <w:i/>
          <w:iCs/>
          <w:sz w:val="22"/>
          <w:szCs w:val="22"/>
        </w:rPr>
        <w:t>/ Pliki do pobrania</w:t>
      </w:r>
      <w:r w:rsidR="00A35B2A">
        <w:rPr>
          <w:rFonts w:cs="Arial"/>
          <w:i/>
          <w:iCs/>
          <w:sz w:val="22"/>
          <w:szCs w:val="22"/>
        </w:rPr>
        <w:t>,</w:t>
      </w:r>
    </w:p>
    <w:p w14:paraId="4DDA6496" w14:textId="516CCA8B" w:rsidR="006762FD" w:rsidRDefault="006762FD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sz w:val="22"/>
          <w:szCs w:val="22"/>
        </w:rPr>
      </w:pPr>
      <w:r w:rsidRPr="003B337F">
        <w:rPr>
          <w:rFonts w:cs="Arial"/>
          <w:b/>
          <w:sz w:val="22"/>
          <w:szCs w:val="22"/>
        </w:rPr>
        <w:t>posiada / nie posiada</w:t>
      </w:r>
      <w:r w:rsidRPr="00334E50">
        <w:rPr>
          <w:rFonts w:cs="Arial"/>
          <w:bCs/>
          <w:sz w:val="22"/>
          <w:szCs w:val="22"/>
        </w:rPr>
        <w:t xml:space="preserve"> status dużego przedsiębiorcy w rozumieniu art. 4 pkt 6) Ustawy z dnia 8 marca 2013 roku o przeciwdziałaniu nadmiernym opóźnieniom w transakcjach handlowych</w:t>
      </w:r>
      <w:r w:rsidR="000C13EF">
        <w:rPr>
          <w:rFonts w:eastAsia="Calibri" w:cs="Arial"/>
          <w:sz w:val="22"/>
          <w:szCs w:val="22"/>
          <w:vertAlign w:val="superscript"/>
        </w:rPr>
        <w:t>2</w:t>
      </w:r>
      <w:r w:rsidR="000C13EF">
        <w:rPr>
          <w:rFonts w:cs="Arial"/>
          <w:bCs/>
          <w:sz w:val="22"/>
          <w:szCs w:val="22"/>
        </w:rPr>
        <w:t>:</w:t>
      </w:r>
    </w:p>
    <w:p w14:paraId="6D0F3667" w14:textId="77777777" w:rsidR="000C13EF" w:rsidRPr="000C13EF" w:rsidRDefault="000C13EF" w:rsidP="000C13EF">
      <w:pPr>
        <w:tabs>
          <w:tab w:val="num" w:pos="1800"/>
        </w:tabs>
        <w:spacing w:after="120"/>
        <w:ind w:left="709"/>
        <w:jc w:val="both"/>
        <w:rPr>
          <w:rFonts w:cs="Arial"/>
          <w:bCs/>
          <w:sz w:val="22"/>
          <w:szCs w:val="22"/>
        </w:rPr>
      </w:pPr>
      <w:r w:rsidRPr="000C13EF">
        <w:rPr>
          <w:rFonts w:ascii="Cambria Math" w:hAnsi="Cambria Math" w:cs="Cambria Math"/>
          <w:bCs/>
          <w:sz w:val="22"/>
          <w:szCs w:val="22"/>
        </w:rPr>
        <w:t>⎕</w:t>
      </w:r>
      <w:r w:rsidRPr="000C13EF">
        <w:rPr>
          <w:rFonts w:cs="Arial"/>
          <w:bCs/>
          <w:sz w:val="22"/>
          <w:szCs w:val="22"/>
        </w:rPr>
        <w:t xml:space="preserve"> Tak,</w:t>
      </w:r>
    </w:p>
    <w:p w14:paraId="787D8D6F" w14:textId="0A95AC4B" w:rsidR="000C13EF" w:rsidRPr="00334E50" w:rsidRDefault="000C13EF" w:rsidP="00465C36">
      <w:pPr>
        <w:tabs>
          <w:tab w:val="num" w:pos="1800"/>
        </w:tabs>
        <w:spacing w:after="120"/>
        <w:ind w:left="709"/>
        <w:jc w:val="both"/>
        <w:rPr>
          <w:rFonts w:cs="Arial"/>
          <w:bCs/>
          <w:sz w:val="22"/>
          <w:szCs w:val="22"/>
        </w:rPr>
      </w:pPr>
      <w:r w:rsidRPr="000C13EF">
        <w:rPr>
          <w:rFonts w:ascii="Cambria Math" w:hAnsi="Cambria Math" w:cs="Cambria Math"/>
          <w:bCs/>
          <w:sz w:val="22"/>
          <w:szCs w:val="22"/>
        </w:rPr>
        <w:t>⎕</w:t>
      </w:r>
      <w:r w:rsidRPr="000C13EF">
        <w:rPr>
          <w:rFonts w:cs="Arial"/>
          <w:bCs/>
          <w:sz w:val="22"/>
          <w:szCs w:val="22"/>
        </w:rPr>
        <w:t xml:space="preserve"> Nie,</w:t>
      </w:r>
    </w:p>
    <w:p w14:paraId="5026B520" w14:textId="2F763EAF" w:rsidR="00A25D7C" w:rsidRPr="00334E50" w:rsidRDefault="00D17A2A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/>
          <w:sz w:val="22"/>
          <w:szCs w:val="22"/>
        </w:rPr>
      </w:pPr>
      <w:r w:rsidRPr="00334E50">
        <w:rPr>
          <w:rFonts w:cs="Arial"/>
          <w:bCs/>
          <w:sz w:val="22"/>
          <w:szCs w:val="22"/>
        </w:rPr>
        <w:lastRenderedPageBreak/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 w:rsidR="00A35B2A">
        <w:rPr>
          <w:rFonts w:cs="Arial"/>
          <w:bCs/>
          <w:sz w:val="22"/>
          <w:szCs w:val="22"/>
        </w:rPr>
        <w:t>,</w:t>
      </w:r>
    </w:p>
    <w:p w14:paraId="35270848" w14:textId="77777777" w:rsidR="00AB34CB" w:rsidRPr="0012251A" w:rsidRDefault="00AB34CB" w:rsidP="00AB34CB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>
        <w:rPr>
          <w:rFonts w:eastAsia="Calibri" w:cs="Arial"/>
          <w:sz w:val="22"/>
          <w:szCs w:val="22"/>
          <w:vertAlign w:val="superscript"/>
        </w:rPr>
        <w:t>2</w:t>
      </w:r>
      <w:r w:rsidRPr="00334E50">
        <w:rPr>
          <w:rFonts w:eastAsia="Calibri" w:cs="Arial"/>
          <w:b/>
          <w:sz w:val="22"/>
          <w:szCs w:val="22"/>
        </w:rPr>
        <w:t>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357591C4" w14:textId="77777777" w:rsidR="00AB34CB" w:rsidRPr="00334E50" w:rsidRDefault="00AB34CB" w:rsidP="00AB34CB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Tak,</w:t>
      </w:r>
    </w:p>
    <w:p w14:paraId="7A65DD59" w14:textId="77777777" w:rsidR="00AB34CB" w:rsidRPr="00334E50" w:rsidRDefault="00AB34CB" w:rsidP="00AB34CB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Nie,</w:t>
      </w:r>
    </w:p>
    <w:p w14:paraId="30E994AC" w14:textId="185DA8AB" w:rsidR="00AB34CB" w:rsidRPr="00C66AB9" w:rsidRDefault="00AB34CB" w:rsidP="00C66AB9">
      <w:pPr>
        <w:tabs>
          <w:tab w:val="num" w:pos="1800"/>
        </w:tabs>
        <w:spacing w:before="120" w:after="120"/>
        <w:ind w:left="709"/>
        <w:jc w:val="both"/>
        <w:rPr>
          <w:rFonts w:cs="Arial"/>
          <w:sz w:val="22"/>
          <w:szCs w:val="22"/>
        </w:rPr>
      </w:pPr>
      <w:r w:rsidRPr="00C66AB9">
        <w:rPr>
          <w:rFonts w:cs="Arial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C66AB9">
        <w:rPr>
          <w:rFonts w:cs="Arial"/>
          <w:sz w:val="22"/>
          <w:szCs w:val="22"/>
        </w:rPr>
        <w:br/>
        <w:t xml:space="preserve">o zwalczaniu nieuczciwej konkurencji i jako takie nie mogą być ogólnie udostępnione. </w:t>
      </w:r>
      <w:r w:rsidRPr="00C66AB9">
        <w:rPr>
          <w:rFonts w:cs="Arial"/>
          <w:sz w:val="22"/>
          <w:szCs w:val="22"/>
        </w:rPr>
        <w:br/>
      </w:r>
      <w:r w:rsidRPr="00C66AB9">
        <w:rPr>
          <w:rFonts w:cs="Arial"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="00ED3C85">
        <w:rPr>
          <w:rFonts w:cs="Arial"/>
          <w:sz w:val="22"/>
          <w:szCs w:val="22"/>
        </w:rPr>
        <w:t>,</w:t>
      </w:r>
    </w:p>
    <w:p w14:paraId="27755ED0" w14:textId="09FF867C" w:rsidR="00A13F64" w:rsidRPr="00334E50" w:rsidRDefault="00A13F64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 xml:space="preserve">oferuje produkt lub usługę </w:t>
      </w:r>
      <w:r w:rsidR="00257195" w:rsidRPr="00334E50">
        <w:rPr>
          <w:rFonts w:eastAsia="Calibri" w:cs="Arial"/>
          <w:sz w:val="22"/>
          <w:szCs w:val="22"/>
        </w:rPr>
        <w:t>pochodzącą</w:t>
      </w:r>
      <w:r w:rsidRPr="00334E50">
        <w:rPr>
          <w:rFonts w:eastAsia="Calibri" w:cs="Arial"/>
          <w:sz w:val="22"/>
          <w:szCs w:val="22"/>
        </w:rPr>
        <w:t xml:space="preserve"> z Państwa trzeciego</w:t>
      </w:r>
      <w:r w:rsidR="000C13EF" w:rsidRPr="000C13EF">
        <w:rPr>
          <w:rFonts w:eastAsia="Calibri" w:cs="Arial"/>
          <w:sz w:val="22"/>
          <w:szCs w:val="22"/>
          <w:vertAlign w:val="superscript"/>
        </w:rPr>
        <w:t>2</w:t>
      </w:r>
      <w:r w:rsidR="00A35B2A">
        <w:rPr>
          <w:rFonts w:eastAsia="Calibri" w:cs="Arial"/>
          <w:sz w:val="22"/>
          <w:szCs w:val="22"/>
        </w:rPr>
        <w:t>:</w:t>
      </w:r>
    </w:p>
    <w:p w14:paraId="5CC313F3" w14:textId="52A62E1A" w:rsidR="00A13F64" w:rsidRPr="00334E50" w:rsidRDefault="00A13F64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Tak,</w:t>
      </w:r>
      <w:r w:rsidR="00AB34CB">
        <w:rPr>
          <w:rFonts w:eastAsia="Calibri" w:cs="Arial"/>
          <w:sz w:val="22"/>
          <w:szCs w:val="22"/>
        </w:rPr>
        <w:t xml:space="preserve"> </w:t>
      </w:r>
      <w:r w:rsidR="00AB34CB" w:rsidRPr="00AB34CB">
        <w:rPr>
          <w:rFonts w:eastAsia="Calibri" w:cs="Arial"/>
          <w:sz w:val="22"/>
          <w:szCs w:val="22"/>
        </w:rPr>
        <w:t>……………….. [należy wskazać jaki/jakie kraj/kraje]</w:t>
      </w:r>
    </w:p>
    <w:p w14:paraId="42E12892" w14:textId="11F4C047" w:rsidR="00A13F64" w:rsidRPr="00334E50" w:rsidRDefault="00A13F64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Nie</w:t>
      </w:r>
      <w:r w:rsidR="00A35B2A">
        <w:rPr>
          <w:rFonts w:eastAsia="Calibri" w:cs="Arial"/>
          <w:sz w:val="22"/>
          <w:szCs w:val="22"/>
        </w:rPr>
        <w:t>,</w:t>
      </w:r>
    </w:p>
    <w:p w14:paraId="2A4FCED5" w14:textId="75D53A9C" w:rsidR="00BE3CB8" w:rsidRPr="00EE002B" w:rsidRDefault="00FB0196" w:rsidP="00BE3CB8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cs="Arial"/>
          <w:sz w:val="22"/>
          <w:szCs w:val="22"/>
        </w:rPr>
        <w:t>akceptuje minimum 30-dniowy termin płatności faktury/faktur</w:t>
      </w:r>
      <w:r w:rsidR="00A35B2A">
        <w:rPr>
          <w:rFonts w:cs="Arial"/>
          <w:sz w:val="22"/>
          <w:szCs w:val="22"/>
        </w:rPr>
        <w:t>,</w:t>
      </w:r>
    </w:p>
    <w:p w14:paraId="25FBCC38" w14:textId="6A7E382B" w:rsidR="00CF7B26" w:rsidRPr="00C66AB9" w:rsidRDefault="00CF7B26" w:rsidP="00C66AB9">
      <w:pPr>
        <w:numPr>
          <w:ilvl w:val="0"/>
          <w:numId w:val="7"/>
        </w:numPr>
        <w:tabs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sz w:val="22"/>
          <w:szCs w:val="22"/>
        </w:rPr>
      </w:pPr>
      <w:r w:rsidRPr="00C66AB9">
        <w:rPr>
          <w:rFonts w:cs="Arial"/>
          <w:sz w:val="22"/>
          <w:szCs w:val="22"/>
        </w:rPr>
        <w:t>dodatkowo Oferent wskazuje osobę/y upoważnioną/e do prowadzenia negocjacji, aktualizacji oferty i prowadzenia w imieniu Oferenta korespondencji na Connect:</w:t>
      </w:r>
    </w:p>
    <w:p w14:paraId="47D65460" w14:textId="77777777" w:rsidR="00CF7B26" w:rsidRPr="00C66AB9" w:rsidRDefault="00CF7B26" w:rsidP="00C66AB9">
      <w:pPr>
        <w:pStyle w:val="Akapitzlist"/>
        <w:numPr>
          <w:ilvl w:val="0"/>
          <w:numId w:val="30"/>
        </w:numPr>
        <w:spacing w:after="120"/>
        <w:contextualSpacing w:val="0"/>
        <w:jc w:val="both"/>
        <w:rPr>
          <w:rFonts w:ascii="Arial" w:hAnsi="Arial" w:cs="Arial"/>
          <w:sz w:val="22"/>
          <w:szCs w:val="22"/>
          <w:lang w:eastAsia="pl-PL"/>
        </w:rPr>
      </w:pPr>
      <w:bookmarkStart w:id="6" w:name="_Hlk225148003"/>
      <w:r w:rsidRPr="00C66AB9">
        <w:rPr>
          <w:rFonts w:ascii="Arial" w:hAnsi="Arial" w:cs="Arial"/>
          <w:sz w:val="22"/>
          <w:szCs w:val="22"/>
          <w:lang w:eastAsia="pl-PL"/>
        </w:rPr>
        <w:t>……………………………………… (imię i nazwisko), tel. …………..</w:t>
      </w:r>
      <w:bookmarkEnd w:id="6"/>
    </w:p>
    <w:p w14:paraId="4F760049" w14:textId="56CF5108" w:rsidR="00CF7B26" w:rsidRPr="00C66AB9" w:rsidRDefault="00CF7B26" w:rsidP="00C66AB9">
      <w:pPr>
        <w:pStyle w:val="Akapitzlist"/>
        <w:numPr>
          <w:ilvl w:val="0"/>
          <w:numId w:val="30"/>
        </w:numPr>
        <w:spacing w:after="120"/>
        <w:contextualSpacing w:val="0"/>
        <w:jc w:val="both"/>
        <w:rPr>
          <w:rFonts w:cs="Arial"/>
          <w:sz w:val="22"/>
          <w:szCs w:val="22"/>
        </w:rPr>
      </w:pPr>
      <w:r w:rsidRPr="00C66AB9">
        <w:rPr>
          <w:rFonts w:ascii="Arial" w:hAnsi="Arial" w:cs="Arial"/>
          <w:sz w:val="22"/>
          <w:szCs w:val="22"/>
          <w:lang w:eastAsia="pl-PL"/>
        </w:rPr>
        <w:t>……………………………………… (imię i nazwisko), tel. ………….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7CF5DEBC" w14:textId="77777777" w:rsidR="00CF7B26" w:rsidRPr="00C66AB9" w:rsidRDefault="00CF7B26" w:rsidP="00C66AB9">
      <w:pPr>
        <w:tabs>
          <w:tab w:val="num" w:pos="1800"/>
        </w:tabs>
        <w:spacing w:after="120"/>
        <w:ind w:left="709"/>
        <w:jc w:val="both"/>
        <w:rPr>
          <w:rFonts w:cs="Arial"/>
          <w:sz w:val="22"/>
          <w:szCs w:val="22"/>
        </w:rPr>
      </w:pPr>
      <w:r w:rsidRPr="00C66AB9">
        <w:rPr>
          <w:rFonts w:cs="Arial"/>
          <w:sz w:val="22"/>
          <w:szCs w:val="22"/>
        </w:rPr>
        <w:t>wraz z dołączeniem do oferty stosownego pełnomocnictwa (chyba że umocowanie wynika bezpośrednio z treści KRS bądź innego rejestru).</w:t>
      </w:r>
    </w:p>
    <w:p w14:paraId="78028E6B" w14:textId="2ECE295E" w:rsidR="00CD2237" w:rsidRDefault="00CD2237" w:rsidP="00CF7B26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CD2237">
        <w:rPr>
          <w:rFonts w:eastAsia="Calibri" w:cs="Arial"/>
          <w:sz w:val="22"/>
          <w:szCs w:val="22"/>
        </w:rPr>
        <w:t>w przypadku wyboru naszej oferty zobowiązujemy się do wniesienia zabezpieczenia należytego wykonania umowy zgodnie z wymogami określonymi w Zapytaniu ofertowym</w:t>
      </w:r>
      <w:r>
        <w:rPr>
          <w:rFonts w:eastAsia="Calibri" w:cs="Arial"/>
          <w:sz w:val="22"/>
          <w:szCs w:val="22"/>
        </w:rPr>
        <w:t>,</w:t>
      </w:r>
    </w:p>
    <w:p w14:paraId="102B93C4" w14:textId="77777777" w:rsidR="00AB34CB" w:rsidRPr="0012251A" w:rsidRDefault="00AB34CB" w:rsidP="00AB34CB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12251A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INF-U)</w:t>
      </w:r>
      <w:r w:rsidRPr="0012251A">
        <w:rPr>
          <w:rFonts w:eastAsia="Calibri" w:cs="Arial"/>
          <w:sz w:val="22"/>
          <w:szCs w:val="22"/>
          <w:vertAlign w:val="superscript"/>
        </w:rPr>
        <w:t>2</w:t>
      </w:r>
      <w:r w:rsidRPr="0012251A">
        <w:rPr>
          <w:rFonts w:eastAsia="Calibri" w:cs="Arial"/>
          <w:b/>
          <w:sz w:val="22"/>
          <w:szCs w:val="22"/>
        </w:rPr>
        <w:t>:</w:t>
      </w:r>
      <w:r w:rsidRPr="0012251A">
        <w:rPr>
          <w:rFonts w:cs="Arial"/>
          <w:bCs/>
          <w:sz w:val="22"/>
          <w:szCs w:val="22"/>
        </w:rPr>
        <w:t xml:space="preserve"> </w:t>
      </w:r>
    </w:p>
    <w:p w14:paraId="72D07B40" w14:textId="77777777" w:rsidR="00AB34CB" w:rsidRPr="00334E50" w:rsidRDefault="00AB34CB" w:rsidP="00AB34CB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Tak,</w:t>
      </w:r>
    </w:p>
    <w:p w14:paraId="14027DFE" w14:textId="49FD0C01" w:rsidR="00AB34CB" w:rsidRDefault="00AB34CB" w:rsidP="00C66AB9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Nie,</w:t>
      </w:r>
    </w:p>
    <w:p w14:paraId="09A7E53C" w14:textId="77777777" w:rsidR="0071293A" w:rsidRDefault="0071293A" w:rsidP="0071293A">
      <w:pPr>
        <w:tabs>
          <w:tab w:val="num" w:pos="1800"/>
        </w:tabs>
        <w:jc w:val="both"/>
        <w:rPr>
          <w:rFonts w:cs="Arial"/>
          <w:sz w:val="18"/>
          <w:szCs w:val="18"/>
        </w:rPr>
      </w:pPr>
    </w:p>
    <w:p w14:paraId="385585E8" w14:textId="77777777" w:rsidR="00BE3CB8" w:rsidRPr="003B337F" w:rsidRDefault="00BE3CB8" w:rsidP="00554997">
      <w:pPr>
        <w:tabs>
          <w:tab w:val="num" w:pos="1800"/>
        </w:tabs>
        <w:spacing w:after="120"/>
        <w:ind w:left="284"/>
        <w:jc w:val="both"/>
        <w:rPr>
          <w:rFonts w:eastAsia="Calibri" w:cs="Arial"/>
          <w:sz w:val="22"/>
          <w:szCs w:val="22"/>
        </w:rPr>
      </w:pPr>
    </w:p>
    <w:p w14:paraId="7042E738" w14:textId="21EFA0BA" w:rsidR="003B337F" w:rsidRPr="00334E50" w:rsidRDefault="003B337F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</w:p>
    <w:p w14:paraId="5FD466D7" w14:textId="77777777" w:rsidR="00886621" w:rsidRPr="00045136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6138B2B" w14:textId="77777777" w:rsidR="00886621" w:rsidRPr="00045136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2FF50716" w14:textId="77777777" w:rsidR="00A25D7C" w:rsidRPr="00045136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045136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045136">
        <w:rPr>
          <w:rFonts w:ascii="Arial" w:hAnsi="Arial" w:cs="Arial"/>
          <w:sz w:val="18"/>
        </w:rPr>
        <w:t>..................................</w:t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045136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045136">
        <w:rPr>
          <w:rFonts w:ascii="Arial" w:hAnsi="Arial" w:cs="Arial"/>
          <w:sz w:val="18"/>
        </w:rPr>
        <w:t>data</w:t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  <w:t>podpis Oferenta</w:t>
      </w:r>
      <w:r w:rsidRPr="00045136">
        <w:rPr>
          <w:rFonts w:ascii="Arial" w:hAnsi="Arial" w:cs="Arial"/>
          <w:sz w:val="18"/>
        </w:rPr>
        <w:tab/>
      </w:r>
    </w:p>
    <w:p w14:paraId="4238C246" w14:textId="77777777" w:rsidR="00A25D7C" w:rsidRPr="00045136" w:rsidRDefault="00A25D7C" w:rsidP="00A25D7C">
      <w:pPr>
        <w:ind w:left="4956"/>
        <w:jc w:val="right"/>
        <w:rPr>
          <w:rFonts w:cs="Arial"/>
          <w:sz w:val="18"/>
        </w:rPr>
      </w:pPr>
      <w:r w:rsidRPr="00045136">
        <w:rPr>
          <w:rFonts w:cs="Arial"/>
          <w:i/>
          <w:sz w:val="18"/>
        </w:rPr>
        <w:t>(osoby upoważnione do składania oświadczeń woli)</w:t>
      </w:r>
    </w:p>
    <w:p w14:paraId="6D6557B4" w14:textId="77777777" w:rsidR="00E4540A" w:rsidRDefault="00E4540A" w:rsidP="00A25D7C">
      <w:pPr>
        <w:rPr>
          <w:rFonts w:cs="Arial"/>
          <w:b/>
          <w:sz w:val="18"/>
        </w:rPr>
      </w:pPr>
    </w:p>
    <w:p w14:paraId="01C83275" w14:textId="77777777" w:rsidR="00E4540A" w:rsidRDefault="00E4540A" w:rsidP="00A25D7C">
      <w:pPr>
        <w:rPr>
          <w:rFonts w:cs="Arial"/>
          <w:b/>
          <w:sz w:val="18"/>
        </w:rPr>
      </w:pPr>
    </w:p>
    <w:p w14:paraId="49D2BE5E" w14:textId="77777777" w:rsidR="002F6898" w:rsidRDefault="002F6898" w:rsidP="00A25D7C"/>
    <w:p w14:paraId="13E8979B" w14:textId="053C7952" w:rsidR="002F6898" w:rsidRDefault="002F6898" w:rsidP="00A25D7C">
      <w:pPr>
        <w:rPr>
          <w:rFonts w:cs="Arial"/>
          <w:b/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="000C13EF" w:rsidRPr="000C13EF">
        <w:rPr>
          <w:rFonts w:cs="Arial"/>
          <w:sz w:val="16"/>
          <w:szCs w:val="16"/>
        </w:rPr>
        <w:t>niepotrzebne skreślić</w:t>
      </w:r>
      <w:r w:rsidR="000C13EF">
        <w:rPr>
          <w:rFonts w:cs="Arial"/>
          <w:sz w:val="16"/>
          <w:szCs w:val="16"/>
        </w:rPr>
        <w:t xml:space="preserve"> 1 albo 2</w:t>
      </w:r>
      <w:r w:rsidRPr="00045136">
        <w:rPr>
          <w:rFonts w:cs="Arial"/>
          <w:b/>
          <w:sz w:val="18"/>
        </w:rPr>
        <w:t xml:space="preserve"> </w:t>
      </w:r>
    </w:p>
    <w:p w14:paraId="0B9B0F58" w14:textId="2EC00C73" w:rsidR="002B7DBE" w:rsidRDefault="002F6898" w:rsidP="00A25D7C">
      <w:pPr>
        <w:rPr>
          <w:rFonts w:cs="Arial"/>
          <w:sz w:val="18"/>
        </w:rPr>
      </w:pPr>
      <w:r>
        <w:rPr>
          <w:rStyle w:val="Odwoanieprzypisudolnego"/>
        </w:rPr>
        <w:t>2</w:t>
      </w:r>
      <w:r>
        <w:t xml:space="preserve"> </w:t>
      </w:r>
      <w:r w:rsidR="000C13EF">
        <w:rPr>
          <w:rFonts w:cs="Arial"/>
          <w:sz w:val="16"/>
          <w:szCs w:val="16"/>
        </w:rPr>
        <w:t>n</w:t>
      </w:r>
      <w:r w:rsidR="000C13EF" w:rsidRPr="000C13EF">
        <w:rPr>
          <w:rFonts w:cs="Arial"/>
          <w:sz w:val="16"/>
          <w:szCs w:val="16"/>
        </w:rPr>
        <w:t>ależy zaznaczyć właściwy kwadrat</w:t>
      </w:r>
      <w:r w:rsidRPr="007D368D">
        <w:t xml:space="preserve"> </w:t>
      </w:r>
    </w:p>
    <w:p w14:paraId="783DA1CF" w14:textId="77777777" w:rsidR="00DB1728" w:rsidRDefault="00DB1728" w:rsidP="002B7DBE">
      <w:pPr>
        <w:rPr>
          <w:rFonts w:cs="Arial"/>
          <w:sz w:val="18"/>
        </w:rPr>
      </w:pPr>
    </w:p>
    <w:p w14:paraId="35DF4F93" w14:textId="77777777" w:rsidR="002B7DBE" w:rsidRPr="002B7DBE" w:rsidRDefault="002B7DBE" w:rsidP="002B7DBE">
      <w:pPr>
        <w:rPr>
          <w:rFonts w:cs="Arial"/>
          <w:sz w:val="18"/>
        </w:rPr>
      </w:pPr>
    </w:p>
    <w:bookmarkEnd w:id="1"/>
    <w:p w14:paraId="26CA41B5" w14:textId="49994CE1" w:rsidR="006530CB" w:rsidRPr="00334E50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334E5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334E50">
        <w:rPr>
          <w:rFonts w:ascii="Arial" w:hAnsi="Arial" w:cs="Arial"/>
          <w:b/>
          <w:color w:val="auto"/>
          <w:sz w:val="22"/>
          <w:szCs w:val="22"/>
        </w:rPr>
        <w:t xml:space="preserve"> nr 2.1</w:t>
      </w:r>
      <w:r w:rsidR="000E2246">
        <w:rPr>
          <w:rFonts w:ascii="Arial" w:hAnsi="Arial" w:cs="Arial"/>
          <w:b/>
          <w:color w:val="auto"/>
          <w:sz w:val="22"/>
          <w:szCs w:val="22"/>
        </w:rPr>
        <w:t>_</w:t>
      </w:r>
      <w:r w:rsidRPr="00334E50">
        <w:rPr>
          <w:rFonts w:ascii="Arial" w:hAnsi="Arial" w:cs="Arial"/>
          <w:b/>
          <w:color w:val="auto"/>
          <w:sz w:val="22"/>
          <w:szCs w:val="22"/>
        </w:rPr>
        <w:t>Oświadczenie Beneficjent Rzeczywisty</w:t>
      </w:r>
    </w:p>
    <w:p w14:paraId="298C4361" w14:textId="77777777" w:rsidR="006530CB" w:rsidRPr="00334E50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  <w:r w:rsidRPr="00334E50"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  <w:t>OŚWIADCZENIE Beneficjent Rzeczywisty</w:t>
      </w:r>
    </w:p>
    <w:p w14:paraId="5307ADC0" w14:textId="77777777" w:rsidR="00334E50" w:rsidRPr="00334E50" w:rsidRDefault="00334E50" w:rsidP="006530CB">
      <w:pPr>
        <w:pStyle w:val="Style40"/>
        <w:jc w:val="center"/>
        <w:rPr>
          <w:sz w:val="22"/>
          <w:szCs w:val="22"/>
        </w:rPr>
      </w:pPr>
    </w:p>
    <w:p w14:paraId="7B6D754B" w14:textId="2792A691" w:rsidR="00257195" w:rsidRPr="00334E50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334E50">
        <w:rPr>
          <w:sz w:val="22"/>
          <w:szCs w:val="22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334E50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334E50">
        <w:rPr>
          <w:rFonts w:ascii="Cambria Math" w:hAnsi="Cambria Math" w:cs="Cambria Math"/>
          <w:sz w:val="22"/>
          <w:szCs w:val="22"/>
        </w:rPr>
        <w:t>⎕</w:t>
      </w:r>
      <w:r w:rsidRPr="00334E50">
        <w:rPr>
          <w:sz w:val="22"/>
          <w:szCs w:val="22"/>
        </w:rPr>
        <w:t xml:space="preserve"> Tak </w:t>
      </w:r>
    </w:p>
    <w:p w14:paraId="0D830804" w14:textId="77777777" w:rsidR="00257195" w:rsidRPr="00334E50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334E50">
        <w:rPr>
          <w:rFonts w:ascii="Cambria Math" w:hAnsi="Cambria Math" w:cs="Cambria Math"/>
          <w:sz w:val="22"/>
          <w:szCs w:val="22"/>
        </w:rPr>
        <w:t>⎕</w:t>
      </w:r>
      <w:r w:rsidRPr="00334E50">
        <w:rPr>
          <w:sz w:val="22"/>
          <w:szCs w:val="22"/>
        </w:rPr>
        <w:t xml:space="preserve"> Nie* </w:t>
      </w:r>
    </w:p>
    <w:p w14:paraId="76D7378C" w14:textId="77777777" w:rsidR="00257195" w:rsidRPr="00334E50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334E50">
        <w:rPr>
          <w:rFonts w:ascii="Cambria Math" w:hAnsi="Cambria Math" w:cs="Cambria Math"/>
          <w:sz w:val="22"/>
          <w:szCs w:val="22"/>
        </w:rPr>
        <w:t>⎕</w:t>
      </w:r>
      <w:r w:rsidRPr="00334E50">
        <w:rPr>
          <w:sz w:val="22"/>
          <w:szCs w:val="22"/>
        </w:rPr>
        <w:t xml:space="preserve"> Nie dotyczy** </w:t>
      </w:r>
    </w:p>
    <w:p w14:paraId="397AFB9B" w14:textId="77777777" w:rsidR="00257195" w:rsidRPr="00334E50" w:rsidRDefault="00257195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334E50">
        <w:rPr>
          <w:b/>
          <w:bCs/>
          <w:sz w:val="22"/>
          <w:szCs w:val="22"/>
        </w:rPr>
        <w:t>*Jeżeli zaznaczono „</w:t>
      </w:r>
      <w:r w:rsidRPr="00334E50">
        <w:rPr>
          <w:rFonts w:ascii="Cambria Math" w:hAnsi="Cambria Math" w:cs="Cambria Math"/>
          <w:b/>
          <w:bCs/>
          <w:sz w:val="22"/>
          <w:szCs w:val="22"/>
        </w:rPr>
        <w:t>⎕</w:t>
      </w:r>
      <w:r w:rsidRPr="00334E50">
        <w:rPr>
          <w:b/>
          <w:bCs/>
          <w:sz w:val="22"/>
          <w:szCs w:val="22"/>
        </w:rPr>
        <w:t xml:space="preserve"> Nie” wypełnij poniższy formularz</w:t>
      </w:r>
    </w:p>
    <w:p w14:paraId="3E134BFD" w14:textId="64B2A19E" w:rsidR="00257195" w:rsidRPr="00334E50" w:rsidRDefault="00257195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334E50">
        <w:rPr>
          <w:b/>
          <w:bCs/>
          <w:sz w:val="22"/>
          <w:szCs w:val="22"/>
        </w:rPr>
        <w:t>**”</w:t>
      </w:r>
      <w:r w:rsidRPr="00334E50">
        <w:rPr>
          <w:rFonts w:ascii="Cambria Math" w:hAnsi="Cambria Math" w:cs="Cambria Math"/>
          <w:b/>
          <w:bCs/>
          <w:sz w:val="22"/>
          <w:szCs w:val="22"/>
        </w:rPr>
        <w:t>⎕</w:t>
      </w:r>
      <w:r w:rsidRPr="00334E50">
        <w:rPr>
          <w:b/>
          <w:bCs/>
          <w:sz w:val="22"/>
          <w:szCs w:val="22"/>
        </w:rPr>
        <w:t xml:space="preserve"> Nie dotyczy” zaznacza </w:t>
      </w:r>
      <w:r w:rsidR="00640B0A" w:rsidRPr="00334E50">
        <w:rPr>
          <w:b/>
          <w:bCs/>
          <w:sz w:val="22"/>
          <w:szCs w:val="22"/>
        </w:rPr>
        <w:t>Oferent</w:t>
      </w:r>
      <w:r w:rsidRPr="00334E50">
        <w:rPr>
          <w:b/>
          <w:bCs/>
          <w:sz w:val="22"/>
          <w:szCs w:val="22"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334E50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 xml:space="preserve">Nazwa </w:t>
            </w:r>
            <w:r w:rsidR="00640B0A"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237D9DE3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ID DUNS (opcjonalnie)</w:t>
            </w:r>
          </w:p>
        </w:tc>
      </w:tr>
      <w:tr w:rsidR="00257195" w:rsidRPr="00334E50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8AAB94A" w14:textId="77777777" w:rsidR="00257195" w:rsidRPr="00334E50" w:rsidRDefault="00257195" w:rsidP="00257195">
      <w:pPr>
        <w:spacing w:after="339" w:line="1" w:lineRule="exact"/>
        <w:rPr>
          <w:rFonts w:cs="Arial"/>
          <w:sz w:val="22"/>
          <w:szCs w:val="22"/>
        </w:rPr>
      </w:pPr>
    </w:p>
    <w:p w14:paraId="28932FB0" w14:textId="77777777" w:rsidR="00257195" w:rsidRPr="00334E50" w:rsidRDefault="00257195" w:rsidP="00257195">
      <w:pPr>
        <w:pStyle w:val="Style2"/>
        <w:jc w:val="center"/>
        <w:rPr>
          <w:sz w:val="22"/>
          <w:szCs w:val="22"/>
        </w:rPr>
      </w:pPr>
      <w:r w:rsidRPr="00334E50">
        <w:rPr>
          <w:rStyle w:val="CharStyle3"/>
          <w:b/>
          <w:bCs/>
          <w:color w:val="000000"/>
          <w:sz w:val="22"/>
          <w:szCs w:val="22"/>
        </w:rPr>
        <w:t>Oświadczenie o Beneficjencie rzeczywistym</w:t>
      </w:r>
    </w:p>
    <w:p w14:paraId="31994AAE" w14:textId="0EBA231A" w:rsidR="00257195" w:rsidRPr="00334E50" w:rsidRDefault="00257195" w:rsidP="00257195">
      <w:pPr>
        <w:pStyle w:val="Style2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 w:rsidRPr="00334E50">
        <w:rPr>
          <w:rStyle w:val="CharStyle3"/>
          <w:color w:val="000000"/>
          <w:sz w:val="22"/>
          <w:szCs w:val="22"/>
        </w:rPr>
        <w:br/>
      </w:r>
      <w:r w:rsidRPr="00334E50">
        <w:rPr>
          <w:rStyle w:val="CharStyle3"/>
          <w:color w:val="000000"/>
          <w:sz w:val="22"/>
          <w:szCs w:val="22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Pr="00334E50" w:rsidRDefault="00257195" w:rsidP="00257195">
      <w:pPr>
        <w:pStyle w:val="Style2"/>
        <w:spacing w:after="240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>Poniżej wskazuję dane Beneficjenta rzeczywistego:</w:t>
      </w:r>
    </w:p>
    <w:p w14:paraId="10A62B2F" w14:textId="77777777" w:rsidR="00257195" w:rsidRPr="00334E50" w:rsidRDefault="00257195" w:rsidP="00257195">
      <w:pPr>
        <w:pStyle w:val="Style2"/>
        <w:tabs>
          <w:tab w:val="left" w:pos="6494"/>
        </w:tabs>
        <w:spacing w:after="240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 xml:space="preserve">Imię i nazwisko: </w:t>
      </w:r>
      <w:r w:rsidRPr="00334E50">
        <w:rPr>
          <w:rStyle w:val="CharStyle3"/>
          <w:sz w:val="22"/>
          <w:szCs w:val="22"/>
          <w:u w:val="single"/>
        </w:rPr>
        <w:t xml:space="preserve"> </w:t>
      </w:r>
      <w:r w:rsidRPr="00334E50">
        <w:rPr>
          <w:rStyle w:val="CharStyle3"/>
          <w:sz w:val="22"/>
          <w:szCs w:val="22"/>
          <w:u w:val="single"/>
        </w:rPr>
        <w:tab/>
      </w:r>
    </w:p>
    <w:p w14:paraId="51D36DCF" w14:textId="77777777" w:rsidR="00257195" w:rsidRPr="00334E50" w:rsidRDefault="00257195" w:rsidP="00257195">
      <w:pPr>
        <w:pStyle w:val="Style2"/>
        <w:tabs>
          <w:tab w:val="left" w:pos="6504"/>
        </w:tabs>
        <w:spacing w:after="240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 xml:space="preserve">Obywatelstwo: </w:t>
      </w:r>
      <w:r w:rsidRPr="00334E50">
        <w:rPr>
          <w:rStyle w:val="CharStyle3"/>
          <w:sz w:val="22"/>
          <w:szCs w:val="22"/>
          <w:u w:val="single"/>
        </w:rPr>
        <w:t xml:space="preserve"> </w:t>
      </w:r>
      <w:r w:rsidRPr="00334E50">
        <w:rPr>
          <w:rStyle w:val="CharStyle3"/>
          <w:sz w:val="22"/>
          <w:szCs w:val="22"/>
          <w:u w:val="single"/>
        </w:rPr>
        <w:tab/>
      </w:r>
    </w:p>
    <w:p w14:paraId="37287FD5" w14:textId="77777777" w:rsidR="00257195" w:rsidRPr="00334E50" w:rsidRDefault="00257195" w:rsidP="00257195">
      <w:pPr>
        <w:pStyle w:val="Style2"/>
        <w:tabs>
          <w:tab w:val="left" w:pos="6494"/>
        </w:tabs>
        <w:spacing w:after="140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 xml:space="preserve">Data urodzenia: </w:t>
      </w:r>
      <w:r w:rsidRPr="00334E50">
        <w:rPr>
          <w:rStyle w:val="CharStyle3"/>
          <w:sz w:val="22"/>
          <w:szCs w:val="22"/>
          <w:u w:val="single"/>
        </w:rPr>
        <w:t xml:space="preserve"> </w:t>
      </w:r>
      <w:r w:rsidRPr="00334E50">
        <w:rPr>
          <w:rStyle w:val="CharStyle3"/>
          <w:sz w:val="22"/>
          <w:szCs w:val="22"/>
          <w:u w:val="single"/>
        </w:rPr>
        <w:tab/>
      </w:r>
    </w:p>
    <w:p w14:paraId="134B335B" w14:textId="77777777" w:rsidR="00257195" w:rsidRPr="00334E50" w:rsidRDefault="00257195" w:rsidP="00257195">
      <w:pPr>
        <w:pStyle w:val="Style2"/>
        <w:spacing w:after="240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>Dane REPREZENTANTA/OSOBY UPOWAŻNIONEJ</w:t>
      </w:r>
    </w:p>
    <w:p w14:paraId="46FDF8E2" w14:textId="77777777" w:rsidR="00257195" w:rsidRPr="00334E50" w:rsidRDefault="00257195" w:rsidP="00257195">
      <w:pPr>
        <w:spacing w:after="99" w:line="1" w:lineRule="exact"/>
        <w:rPr>
          <w:rFonts w:cs="Arial"/>
          <w:sz w:val="22"/>
          <w:szCs w:val="22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2501"/>
        <w:gridCol w:w="1559"/>
        <w:gridCol w:w="1701"/>
        <w:gridCol w:w="3119"/>
      </w:tblGrid>
      <w:tr w:rsidR="00257195" w:rsidRPr="00334E50" w14:paraId="1F5FF314" w14:textId="77777777" w:rsidTr="007E20CD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Data i państwo urodzenia (w przypadku osób nieposiadających pesel)</w:t>
            </w:r>
          </w:p>
        </w:tc>
      </w:tr>
      <w:tr w:rsidR="00257195" w:rsidRPr="00334E50" w14:paraId="53296E4C" w14:textId="77777777" w:rsidTr="007E20CD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Pr="00334E50" w:rsidRDefault="00257195" w:rsidP="00C445EB">
            <w:pPr>
              <w:pStyle w:val="Style9"/>
              <w:spacing w:after="0"/>
              <w:ind w:firstLine="140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</w:tr>
      <w:tr w:rsidR="00257195" w:rsidRPr="00334E50" w14:paraId="44472A59" w14:textId="77777777" w:rsidTr="007E20CD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Pr="00334E50" w:rsidRDefault="00257195" w:rsidP="00C445EB">
            <w:pPr>
              <w:pStyle w:val="Style9"/>
              <w:spacing w:after="0"/>
              <w:ind w:firstLine="140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</w:tr>
      <w:tr w:rsidR="00257195" w:rsidRPr="00334E50" w14:paraId="3E54FFA6" w14:textId="77777777" w:rsidTr="007E20CD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Pr="00334E50" w:rsidRDefault="00257195" w:rsidP="00C445EB">
            <w:pPr>
              <w:pStyle w:val="Style9"/>
              <w:spacing w:after="0"/>
              <w:ind w:firstLine="140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1ECDFDA4" w14:textId="77777777" w:rsidR="00257195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F883479" w14:textId="77777777" w:rsidR="00257195" w:rsidRDefault="00257195" w:rsidP="00257195">
      <w:pPr>
        <w:pStyle w:val="Style16"/>
        <w:rPr>
          <w:rStyle w:val="CharStyle17"/>
          <w:color w:val="000000"/>
          <w:u w:val="single"/>
        </w:rPr>
      </w:pP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>
      <w:pPr>
        <w:pStyle w:val="Style2"/>
        <w:numPr>
          <w:ilvl w:val="0"/>
          <w:numId w:val="9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>
      <w:pPr>
        <w:pStyle w:val="Style2"/>
        <w:numPr>
          <w:ilvl w:val="0"/>
          <w:numId w:val="9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>
      <w:pPr>
        <w:pStyle w:val="Style2"/>
        <w:numPr>
          <w:ilvl w:val="0"/>
          <w:numId w:val="9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>
      <w:pPr>
        <w:pStyle w:val="Style2"/>
        <w:numPr>
          <w:ilvl w:val="0"/>
          <w:numId w:val="9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EE002B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2526" w:right="1134" w:bottom="851" w:left="1418" w:header="708" w:footer="604" w:gutter="0"/>
          <w:cols w:space="708"/>
          <w:formProt w:val="0"/>
          <w:titlePg/>
          <w:docGrid w:linePitch="326"/>
        </w:sectPr>
      </w:pPr>
    </w:p>
    <w:p w14:paraId="65E2B1E2" w14:textId="2109C80C" w:rsidR="00006F0F" w:rsidRPr="00394473" w:rsidRDefault="00006F0F" w:rsidP="00006F0F">
      <w:pPr>
        <w:jc w:val="right"/>
        <w:rPr>
          <w:rFonts w:cs="Arial"/>
          <w:b/>
          <w:sz w:val="22"/>
          <w:szCs w:val="22"/>
        </w:rPr>
      </w:pPr>
      <w:r w:rsidRPr="00394473">
        <w:rPr>
          <w:rFonts w:cs="Arial"/>
          <w:b/>
          <w:sz w:val="22"/>
          <w:szCs w:val="22"/>
        </w:rPr>
        <w:lastRenderedPageBreak/>
        <w:t xml:space="preserve">Załącznik nr </w:t>
      </w:r>
      <w:r w:rsidR="0036373F" w:rsidRPr="00394473">
        <w:rPr>
          <w:rFonts w:cs="Arial"/>
          <w:b/>
          <w:sz w:val="22"/>
          <w:szCs w:val="22"/>
        </w:rPr>
        <w:t>2.2</w:t>
      </w:r>
    </w:p>
    <w:p w14:paraId="25882596" w14:textId="77777777" w:rsidR="00334E50" w:rsidRDefault="00334E50" w:rsidP="00006F0F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</w:p>
    <w:p w14:paraId="58C057E6" w14:textId="4CC7BC1B" w:rsidR="00006F0F" w:rsidRPr="00334E50" w:rsidRDefault="00006F0F" w:rsidP="00006F0F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r w:rsidRPr="00334E50">
        <w:rPr>
          <w:rFonts w:eastAsia="Calibri" w:cs="Arial"/>
          <w:b/>
          <w:sz w:val="22"/>
          <w:szCs w:val="22"/>
        </w:rPr>
        <w:t xml:space="preserve">Informacja </w:t>
      </w:r>
      <w:r w:rsidRPr="00334E50">
        <w:rPr>
          <w:rFonts w:eastAsia="Calibri" w:cs="Arial"/>
          <w:b/>
          <w:sz w:val="22"/>
          <w:szCs w:val="22"/>
        </w:rPr>
        <w:br/>
        <w:t xml:space="preserve">o sposobie rozliczenia zamówienia na gruncie VAT przez </w:t>
      </w:r>
      <w:r w:rsidR="00640B0A" w:rsidRPr="00334E50">
        <w:rPr>
          <w:rFonts w:eastAsia="Calibri" w:cs="Arial"/>
          <w:b/>
          <w:sz w:val="22"/>
          <w:szCs w:val="22"/>
        </w:rPr>
        <w:t xml:space="preserve">Oferenta </w:t>
      </w:r>
      <w:r w:rsidRPr="00334E50">
        <w:rPr>
          <w:rFonts w:eastAsia="Calibri" w:cs="Arial"/>
          <w:b/>
          <w:sz w:val="22"/>
          <w:szCs w:val="22"/>
        </w:rPr>
        <w:t>mającego siedzibę za granicą</w:t>
      </w:r>
    </w:p>
    <w:p w14:paraId="4D2BAEB0" w14:textId="5DAD7585" w:rsidR="00FC3DFF" w:rsidRDefault="00006F0F" w:rsidP="00A779DC">
      <w:pPr>
        <w:spacing w:line="280" w:lineRule="atLeast"/>
        <w:jc w:val="both"/>
        <w:rPr>
          <w:rFonts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 xml:space="preserve">W imieniu ……………………………………………… z siedzibą w ………………………… (dalej: </w:t>
      </w:r>
      <w:r w:rsidR="00640B0A" w:rsidRPr="00334E50">
        <w:rPr>
          <w:rFonts w:eastAsia="Calibri" w:cs="Arial"/>
          <w:sz w:val="22"/>
          <w:szCs w:val="22"/>
        </w:rPr>
        <w:t xml:space="preserve">Oferent </w:t>
      </w:r>
      <w:r w:rsidRPr="00334E50">
        <w:rPr>
          <w:rFonts w:eastAsia="Calibri" w:cs="Arial"/>
          <w:sz w:val="22"/>
          <w:szCs w:val="22"/>
        </w:rPr>
        <w:t xml:space="preserve">zagraniczny), w związku z </w:t>
      </w:r>
      <w:r w:rsidR="00877225" w:rsidRPr="00334E50">
        <w:rPr>
          <w:rFonts w:eastAsia="Calibri" w:cs="Arial"/>
          <w:sz w:val="22"/>
          <w:szCs w:val="22"/>
        </w:rPr>
        <w:t xml:space="preserve">Zapytaniem </w:t>
      </w:r>
      <w:r w:rsidR="0092388E" w:rsidRPr="00334E50">
        <w:rPr>
          <w:rFonts w:eastAsia="Calibri" w:cs="Arial"/>
          <w:sz w:val="22"/>
          <w:szCs w:val="22"/>
        </w:rPr>
        <w:t>o</w:t>
      </w:r>
      <w:r w:rsidR="00877225" w:rsidRPr="00334E50">
        <w:rPr>
          <w:rFonts w:eastAsia="Calibri" w:cs="Arial"/>
          <w:sz w:val="22"/>
          <w:szCs w:val="22"/>
        </w:rPr>
        <w:t>fertowym</w:t>
      </w:r>
      <w:r w:rsidRPr="00334E50">
        <w:rPr>
          <w:rFonts w:eastAsia="Calibri" w:cs="Arial"/>
          <w:sz w:val="22"/>
          <w:szCs w:val="22"/>
        </w:rPr>
        <w:t xml:space="preserve"> o udzielenie </w:t>
      </w:r>
      <w:r w:rsidR="000C13EF">
        <w:rPr>
          <w:rFonts w:eastAsia="Calibri" w:cs="Arial"/>
          <w:sz w:val="22"/>
          <w:szCs w:val="22"/>
        </w:rPr>
        <w:t>z</w:t>
      </w:r>
      <w:r w:rsidRPr="00334E50">
        <w:rPr>
          <w:rFonts w:eastAsia="Calibri" w:cs="Arial"/>
          <w:sz w:val="22"/>
          <w:szCs w:val="22"/>
        </w:rPr>
        <w:t>amówienia niepublicznego pn.</w:t>
      </w:r>
      <w:r w:rsidRPr="00334E50">
        <w:rPr>
          <w:rFonts w:cs="Arial"/>
          <w:sz w:val="22"/>
          <w:szCs w:val="22"/>
        </w:rPr>
        <w:t xml:space="preserve"> </w:t>
      </w:r>
    </w:p>
    <w:p w14:paraId="13706BF1" w14:textId="77777777" w:rsidR="00D822A2" w:rsidRDefault="00D822A2" w:rsidP="00A779DC">
      <w:pPr>
        <w:spacing w:line="280" w:lineRule="atLeast"/>
        <w:jc w:val="both"/>
        <w:rPr>
          <w:rFonts w:cs="Arial"/>
          <w:sz w:val="22"/>
          <w:szCs w:val="22"/>
        </w:rPr>
      </w:pPr>
    </w:p>
    <w:p w14:paraId="640BA7AF" w14:textId="2081EF55" w:rsidR="000E2246" w:rsidRDefault="001F3AE0" w:rsidP="007E1F37">
      <w:pPr>
        <w:spacing w:line="280" w:lineRule="atLeast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4F2B98FB" w14:textId="77777777" w:rsidR="001F3AE0" w:rsidRDefault="001F3AE0" w:rsidP="007E1F37">
      <w:pPr>
        <w:spacing w:line="280" w:lineRule="atLeast"/>
        <w:jc w:val="center"/>
        <w:rPr>
          <w:rFonts w:cs="Arial"/>
          <w:sz w:val="22"/>
          <w:szCs w:val="22"/>
        </w:rPr>
      </w:pPr>
    </w:p>
    <w:p w14:paraId="65F8EC77" w14:textId="0FEF1F0C" w:rsidR="00006F0F" w:rsidRPr="00334E50" w:rsidRDefault="00006F0F" w:rsidP="00006F0F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334E50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1994903D" w14:textId="77777777" w:rsidR="00006F0F" w:rsidRPr="00334E50" w:rsidRDefault="00006F0F" w:rsidP="00006F0F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736E2310" w14:textId="4061C061" w:rsidR="00006F0F" w:rsidRPr="00334E50" w:rsidRDefault="00006F0F">
      <w:pPr>
        <w:numPr>
          <w:ilvl w:val="0"/>
          <w:numId w:val="14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 xml:space="preserve">przez </w:t>
      </w:r>
      <w:r w:rsidR="00640B0A" w:rsidRPr="00334E50">
        <w:rPr>
          <w:rFonts w:eastAsia="Calibri" w:cs="Arial"/>
          <w:sz w:val="22"/>
          <w:szCs w:val="22"/>
        </w:rPr>
        <w:t xml:space="preserve">Oferenta </w:t>
      </w:r>
      <w:r w:rsidRPr="00334E50">
        <w:rPr>
          <w:rFonts w:eastAsia="Calibri" w:cs="Arial"/>
          <w:sz w:val="22"/>
          <w:szCs w:val="22"/>
        </w:rPr>
        <w:t>zagranicznego, działającego bezpośrednio w zakresie realizacji Umowy,</w:t>
      </w:r>
    </w:p>
    <w:p w14:paraId="634411C6" w14:textId="011E2448" w:rsidR="00006F0F" w:rsidRPr="00334E50" w:rsidRDefault="00006F0F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334E50">
        <w:rPr>
          <w:rFonts w:cs="Arial"/>
          <w:sz w:val="22"/>
          <w:szCs w:val="22"/>
        </w:rPr>
        <w:t xml:space="preserve">przez Oddział </w:t>
      </w:r>
      <w:r w:rsidR="00640B0A" w:rsidRPr="00334E50">
        <w:rPr>
          <w:rFonts w:cs="Arial"/>
          <w:sz w:val="22"/>
          <w:szCs w:val="22"/>
        </w:rPr>
        <w:t xml:space="preserve">Oferenta </w:t>
      </w:r>
      <w:r w:rsidRPr="00334E50">
        <w:rPr>
          <w:rFonts w:cs="Arial"/>
          <w:sz w:val="22"/>
          <w:szCs w:val="22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334E50" w:rsidRDefault="00006F0F" w:rsidP="00006F0F">
      <w:pPr>
        <w:pStyle w:val="normalnynowy"/>
        <w:spacing w:after="0" w:line="360" w:lineRule="auto"/>
        <w:ind w:left="0" w:firstLine="426"/>
        <w:jc w:val="left"/>
      </w:pPr>
      <w:r w:rsidRPr="00334E50">
        <w:t xml:space="preserve">z siedzibą w …………………………………………………………………….. </w:t>
      </w:r>
    </w:p>
    <w:p w14:paraId="2C781D4A" w14:textId="77777777" w:rsidR="00006F0F" w:rsidRPr="00334E50" w:rsidRDefault="00006F0F" w:rsidP="00006F0F">
      <w:pPr>
        <w:pStyle w:val="normalnynowy"/>
        <w:spacing w:after="0" w:line="360" w:lineRule="auto"/>
        <w:ind w:left="0" w:firstLine="426"/>
        <w:jc w:val="left"/>
      </w:pPr>
      <w:r w:rsidRPr="00334E50">
        <w:t>zarejestrowany w KRS pod numerem …………………… .*</w:t>
      </w:r>
    </w:p>
    <w:p w14:paraId="17085828" w14:textId="77777777" w:rsidR="00006F0F" w:rsidRPr="00334E50" w:rsidRDefault="00006F0F" w:rsidP="00006F0F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362AB9D1" w14:textId="77777777" w:rsidR="00006F0F" w:rsidRPr="00334E50" w:rsidRDefault="00006F0F" w:rsidP="00006F0F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2027651D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wewnątrzwspólnotowej dostawy towarów,</w:t>
      </w:r>
    </w:p>
    <w:p w14:paraId="225EC960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dostawy z terytorium kraju,</w:t>
      </w:r>
    </w:p>
    <w:p w14:paraId="2960386D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dostawy łańcuchowej z terytorium UE,</w:t>
      </w:r>
    </w:p>
    <w:p w14:paraId="6B616B30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dostawy łańcuchowej z terytorium kraju trzeciego,</w:t>
      </w:r>
    </w:p>
    <w:p w14:paraId="1359F61E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importu,</w:t>
      </w:r>
    </w:p>
    <w:p w14:paraId="7D43A31A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dostawy z montażem,</w:t>
      </w:r>
    </w:p>
    <w:p w14:paraId="26D52438" w14:textId="77777777" w:rsidR="00006F0F" w:rsidRPr="00334E50" w:rsidRDefault="00006F0F">
      <w:pPr>
        <w:numPr>
          <w:ilvl w:val="0"/>
          <w:numId w:val="15"/>
        </w:numPr>
        <w:spacing w:line="280" w:lineRule="atLeast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59DB30EA" w14:textId="77777777" w:rsidR="00006F0F" w:rsidRPr="00334E50" w:rsidRDefault="00006F0F" w:rsidP="00006F0F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48F0602B" w14:textId="77777777" w:rsidR="00006F0F" w:rsidRPr="00334E50" w:rsidRDefault="00006F0F" w:rsidP="00006F0F">
      <w:pPr>
        <w:spacing w:line="280" w:lineRule="atLeast"/>
        <w:ind w:right="72"/>
        <w:rPr>
          <w:rFonts w:eastAsia="Calibri" w:cs="Arial"/>
          <w:sz w:val="22"/>
          <w:szCs w:val="22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371FA42" w14:textId="77777777" w:rsidR="00006F0F" w:rsidRPr="00B7120E" w:rsidRDefault="00006F0F" w:rsidP="00006F0F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26E4E89" w14:textId="77777777" w:rsidR="00334E50" w:rsidRDefault="00334E50" w:rsidP="00006F0F">
      <w:pPr>
        <w:spacing w:line="280" w:lineRule="atLeast"/>
        <w:rPr>
          <w:rFonts w:eastAsia="Calibri" w:cs="Arial"/>
          <w:sz w:val="20"/>
        </w:rPr>
      </w:pPr>
    </w:p>
    <w:p w14:paraId="569A8DDE" w14:textId="7F24661C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5FAC69AD" w14:textId="77777777" w:rsidR="007E20CD" w:rsidRPr="008074AE" w:rsidRDefault="007E20CD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7E20CD" w:rsidRPr="008074AE" w:rsidSect="00A25D7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A4EE" w14:textId="77777777" w:rsidR="00E86E9F" w:rsidRDefault="00E86E9F">
      <w:r>
        <w:separator/>
      </w:r>
    </w:p>
  </w:endnote>
  <w:endnote w:type="continuationSeparator" w:id="0">
    <w:p w14:paraId="1E122DAE" w14:textId="77777777" w:rsidR="00E86E9F" w:rsidRDefault="00E8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479CE484">
                    <wp:simplePos x="0" y="0"/>
                    <wp:positionH relativeFrom="column">
                      <wp:posOffset>850900</wp:posOffset>
                    </wp:positionH>
                    <wp:positionV relativeFrom="paragraph">
                      <wp:posOffset>140970</wp:posOffset>
                    </wp:positionV>
                    <wp:extent cx="2750820" cy="791845"/>
                    <wp:effectExtent l="0" t="0" r="0" b="8255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750820" cy="791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327167E1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="00C66AB9" w:rsidRPr="00C66AB9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10 687 868 000,00 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67pt;margin-top:11.1pt;width:216.6pt;height:62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327167E1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C66AB9" w:rsidRPr="00C66AB9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10 687 868 000,00 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B9486A" w14:textId="02D01F4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 w:rsidR="006753C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Zakład Gazowniczy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 w:rsidR="006753C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Równoległa 4a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="006753C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02-235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Warszawa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03B9486A" w14:textId="02D01F4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 w:rsidR="006753C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 w:rsidR="006753C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Równoległa 4a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="006753C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02-235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Warszawa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9" w:name="_Hlk210214058"/>
  <w:bookmarkStart w:id="10" w:name="_Hlk210214059"/>
  <w:bookmarkStart w:id="11" w:name="_Hlk210214081"/>
  <w:bookmarkStart w:id="12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250502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9"/>
    <w:bookmarkEnd w:id="10"/>
    <w:bookmarkEnd w:id="11"/>
    <w:bookmarkEnd w:id="12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1BF8A" w14:textId="77777777" w:rsidR="00E86E9F" w:rsidRDefault="00E86E9F">
      <w:r>
        <w:separator/>
      </w:r>
    </w:p>
  </w:footnote>
  <w:footnote w:type="continuationSeparator" w:id="0">
    <w:p w14:paraId="75E8EF23" w14:textId="77777777" w:rsidR="00E86E9F" w:rsidRDefault="00E86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774E1" w14:textId="3E7A2826" w:rsidR="00FD1EAA" w:rsidRDefault="000F4EAA" w:rsidP="00B327F4">
    <w:pPr>
      <w:pStyle w:val="Nagwek"/>
      <w:jc w:val="center"/>
    </w:pPr>
    <w:r>
      <w:rPr>
        <w:noProof/>
      </w:rPr>
      <w:drawing>
        <wp:anchor distT="0" distB="0" distL="114300" distR="114300" simplePos="0" relativeHeight="251670528" behindDoc="1" locked="0" layoutInCell="1" allowOverlap="1" wp14:anchorId="26516C2B" wp14:editId="42AF2604">
          <wp:simplePos x="3108960" y="449580"/>
          <wp:positionH relativeFrom="column">
            <wp:align>left</wp:align>
          </wp:positionH>
          <wp:positionV relativeFrom="paragraph">
            <wp:posOffset>0</wp:posOffset>
          </wp:positionV>
          <wp:extent cx="1522800" cy="579600"/>
          <wp:effectExtent l="0" t="0" r="1270" b="0"/>
          <wp:wrapTight wrapText="bothSides">
            <wp:wrapPolygon edited="0">
              <wp:start x="0" y="0"/>
              <wp:lineTo x="0" y="20605"/>
              <wp:lineTo x="21348" y="20605"/>
              <wp:lineTo x="21348" y="0"/>
              <wp:lineTo x="0" y="0"/>
            </wp:wrapPolygon>
          </wp:wrapTight>
          <wp:docPr id="207886979" name="Obraz 2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86979" name="Obraz 2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2800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2B081084" w:rsidR="00B00E1B" w:rsidRDefault="000F4EAA" w:rsidP="00E31237">
    <w:pPr>
      <w:pStyle w:val="Nagwek"/>
      <w:tabs>
        <w:tab w:val="left" w:pos="756"/>
        <w:tab w:val="center" w:pos="4677"/>
        <w:tab w:val="left" w:pos="5774"/>
      </w:tabs>
    </w:pPr>
    <w:bookmarkStart w:id="7" w:name="_Hlk222283866"/>
    <w:bookmarkStart w:id="8" w:name="_Hlk222283867"/>
    <w:r>
      <w:rPr>
        <w:noProof/>
      </w:rPr>
      <w:drawing>
        <wp:inline distT="0" distB="0" distL="0" distR="0" wp14:anchorId="7F8FC7E7" wp14:editId="15F614CA">
          <wp:extent cx="1524000" cy="579120"/>
          <wp:effectExtent l="0" t="0" r="0" b="0"/>
          <wp:docPr id="2123094747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3094747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BD0748"/>
    <w:multiLevelType w:val="hybridMultilevel"/>
    <w:tmpl w:val="DCF2C628"/>
    <w:lvl w:ilvl="0" w:tplc="662065C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87682"/>
    <w:multiLevelType w:val="hybridMultilevel"/>
    <w:tmpl w:val="05BAE91C"/>
    <w:lvl w:ilvl="0" w:tplc="805E06CC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1480BDD2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DDC6548"/>
    <w:multiLevelType w:val="hybridMultilevel"/>
    <w:tmpl w:val="A5FC5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206E662C"/>
    <w:multiLevelType w:val="hybridMultilevel"/>
    <w:tmpl w:val="F2B820D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FDA7FD2"/>
    <w:multiLevelType w:val="hybridMultilevel"/>
    <w:tmpl w:val="DFD2FE96"/>
    <w:lvl w:ilvl="0" w:tplc="63D4596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C74786"/>
    <w:multiLevelType w:val="multilevel"/>
    <w:tmpl w:val="6622C7A2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39AB23E2"/>
    <w:multiLevelType w:val="hybridMultilevel"/>
    <w:tmpl w:val="8486A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B6C1A"/>
    <w:multiLevelType w:val="hybridMultilevel"/>
    <w:tmpl w:val="B2DAFDB0"/>
    <w:lvl w:ilvl="0" w:tplc="D978879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10EAB"/>
    <w:multiLevelType w:val="hybridMultilevel"/>
    <w:tmpl w:val="F8DE09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9F52843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5F944C00">
      <w:start w:val="2"/>
      <w:numFmt w:val="lowerLetter"/>
      <w:lvlText w:val="%4)"/>
      <w:lvlJc w:val="left"/>
      <w:pPr>
        <w:ind w:left="7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A6642"/>
    <w:multiLevelType w:val="hybridMultilevel"/>
    <w:tmpl w:val="93FEF52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50396C8C"/>
    <w:multiLevelType w:val="hybridMultilevel"/>
    <w:tmpl w:val="AE4E8B10"/>
    <w:lvl w:ilvl="0" w:tplc="6410594A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27AFA"/>
    <w:multiLevelType w:val="hybridMultilevel"/>
    <w:tmpl w:val="535E9E02"/>
    <w:lvl w:ilvl="0" w:tplc="AE94EF76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F33AC"/>
    <w:multiLevelType w:val="hybridMultilevel"/>
    <w:tmpl w:val="917230B6"/>
    <w:lvl w:ilvl="0" w:tplc="36886DA6">
      <w:start w:val="1"/>
      <w:numFmt w:val="decimal"/>
      <w:lvlText w:val="%1."/>
      <w:lvlJc w:val="left"/>
      <w:pPr>
        <w:ind w:left="26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1" w15:restartNumberingAfterBreak="0">
    <w:nsid w:val="5EDB5433"/>
    <w:multiLevelType w:val="hybridMultilevel"/>
    <w:tmpl w:val="DB6406E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20225E1"/>
    <w:multiLevelType w:val="hybridMultilevel"/>
    <w:tmpl w:val="A5100610"/>
    <w:lvl w:ilvl="0" w:tplc="EEA6E04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color w:val="auto"/>
      </w:rPr>
    </w:lvl>
    <w:lvl w:ilvl="1" w:tplc="DAE88D8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3" w15:restartNumberingAfterBreak="0">
    <w:nsid w:val="63AF0D83"/>
    <w:multiLevelType w:val="hybridMultilevel"/>
    <w:tmpl w:val="1DD4C08C"/>
    <w:lvl w:ilvl="0" w:tplc="6554A786">
      <w:start w:val="1"/>
      <w:numFmt w:val="lowerLetter"/>
      <w:lvlText w:val="%1)"/>
      <w:lvlJc w:val="left"/>
      <w:pPr>
        <w:ind w:left="-66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586" w:hanging="360"/>
      </w:pPr>
    </w:lvl>
    <w:lvl w:ilvl="2" w:tplc="0415001B" w:tentative="1">
      <w:start w:val="1"/>
      <w:numFmt w:val="lowerRoman"/>
      <w:lvlText w:val="%3."/>
      <w:lvlJc w:val="right"/>
      <w:pPr>
        <w:ind w:left="1306" w:hanging="180"/>
      </w:pPr>
    </w:lvl>
    <w:lvl w:ilvl="3" w:tplc="0415000F" w:tentative="1">
      <w:start w:val="1"/>
      <w:numFmt w:val="decimal"/>
      <w:lvlText w:val="%4."/>
      <w:lvlJc w:val="left"/>
      <w:pPr>
        <w:ind w:left="2026" w:hanging="360"/>
      </w:pPr>
    </w:lvl>
    <w:lvl w:ilvl="4" w:tplc="04150019" w:tentative="1">
      <w:start w:val="1"/>
      <w:numFmt w:val="lowerLetter"/>
      <w:lvlText w:val="%5."/>
      <w:lvlJc w:val="left"/>
      <w:pPr>
        <w:ind w:left="2746" w:hanging="360"/>
      </w:pPr>
    </w:lvl>
    <w:lvl w:ilvl="5" w:tplc="0415001B" w:tentative="1">
      <w:start w:val="1"/>
      <w:numFmt w:val="lowerRoman"/>
      <w:lvlText w:val="%6."/>
      <w:lvlJc w:val="right"/>
      <w:pPr>
        <w:ind w:left="3466" w:hanging="180"/>
      </w:pPr>
    </w:lvl>
    <w:lvl w:ilvl="6" w:tplc="0415000F" w:tentative="1">
      <w:start w:val="1"/>
      <w:numFmt w:val="decimal"/>
      <w:lvlText w:val="%7."/>
      <w:lvlJc w:val="left"/>
      <w:pPr>
        <w:ind w:left="4186" w:hanging="360"/>
      </w:pPr>
    </w:lvl>
    <w:lvl w:ilvl="7" w:tplc="04150019" w:tentative="1">
      <w:start w:val="1"/>
      <w:numFmt w:val="lowerLetter"/>
      <w:lvlText w:val="%8."/>
      <w:lvlJc w:val="left"/>
      <w:pPr>
        <w:ind w:left="4906" w:hanging="360"/>
      </w:pPr>
    </w:lvl>
    <w:lvl w:ilvl="8" w:tplc="0415001B" w:tentative="1">
      <w:start w:val="1"/>
      <w:numFmt w:val="lowerRoman"/>
      <w:lvlText w:val="%9."/>
      <w:lvlJc w:val="right"/>
      <w:pPr>
        <w:ind w:left="5626" w:hanging="180"/>
      </w:pPr>
    </w:lvl>
  </w:abstractNum>
  <w:abstractNum w:abstractNumId="24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E6510"/>
    <w:multiLevelType w:val="hybridMultilevel"/>
    <w:tmpl w:val="DD1C1C00"/>
    <w:lvl w:ilvl="0" w:tplc="AF16499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56105"/>
    <w:multiLevelType w:val="multilevel"/>
    <w:tmpl w:val="FA009B50"/>
    <w:lvl w:ilvl="0">
      <w:start w:val="10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F1F2BC5"/>
    <w:multiLevelType w:val="multilevel"/>
    <w:tmpl w:val="4F780E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00536609">
    <w:abstractNumId w:val="13"/>
  </w:num>
  <w:num w:numId="2" w16cid:durableId="1671985734">
    <w:abstractNumId w:val="20"/>
  </w:num>
  <w:num w:numId="3" w16cid:durableId="1922375889">
    <w:abstractNumId w:val="28"/>
  </w:num>
  <w:num w:numId="4" w16cid:durableId="409277206">
    <w:abstractNumId w:val="22"/>
  </w:num>
  <w:num w:numId="5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3"/>
  </w:num>
  <w:num w:numId="7" w16cid:durableId="2022538834">
    <w:abstractNumId w:val="8"/>
  </w:num>
  <w:num w:numId="8" w16cid:durableId="986280611">
    <w:abstractNumId w:val="2"/>
  </w:num>
  <w:num w:numId="9" w16cid:durableId="106193891">
    <w:abstractNumId w:val="0"/>
  </w:num>
  <w:num w:numId="10" w16cid:durableId="1405180732">
    <w:abstractNumId w:val="15"/>
  </w:num>
  <w:num w:numId="11" w16cid:durableId="2063794418">
    <w:abstractNumId w:val="18"/>
  </w:num>
  <w:num w:numId="12" w16cid:durableId="1159230554">
    <w:abstractNumId w:val="24"/>
  </w:num>
  <w:num w:numId="13" w16cid:durableId="1973515210">
    <w:abstractNumId w:val="7"/>
  </w:num>
  <w:num w:numId="14" w16cid:durableId="1952470314">
    <w:abstractNumId w:val="5"/>
  </w:num>
  <w:num w:numId="15" w16cid:durableId="1313677468">
    <w:abstractNumId w:val="26"/>
  </w:num>
  <w:num w:numId="16" w16cid:durableId="390886813">
    <w:abstractNumId w:val="9"/>
  </w:num>
  <w:num w:numId="17" w16cid:durableId="866455054">
    <w:abstractNumId w:val="17"/>
  </w:num>
  <w:num w:numId="18" w16cid:durableId="1577393915">
    <w:abstractNumId w:val="12"/>
  </w:num>
  <w:num w:numId="19" w16cid:durableId="241257512">
    <w:abstractNumId w:val="19"/>
  </w:num>
  <w:num w:numId="20" w16cid:durableId="1559440646">
    <w:abstractNumId w:val="29"/>
  </w:num>
  <w:num w:numId="21" w16cid:durableId="857154638">
    <w:abstractNumId w:val="23"/>
  </w:num>
  <w:num w:numId="22" w16cid:durableId="157115278">
    <w:abstractNumId w:val="27"/>
  </w:num>
  <w:num w:numId="23" w16cid:durableId="162665984">
    <w:abstractNumId w:val="11"/>
  </w:num>
  <w:num w:numId="24" w16cid:durableId="385220783">
    <w:abstractNumId w:val="25"/>
  </w:num>
  <w:num w:numId="25" w16cid:durableId="2120641187">
    <w:abstractNumId w:val="16"/>
  </w:num>
  <w:num w:numId="26" w16cid:durableId="217907533">
    <w:abstractNumId w:val="6"/>
  </w:num>
  <w:num w:numId="27" w16cid:durableId="585574773">
    <w:abstractNumId w:val="10"/>
  </w:num>
  <w:num w:numId="28" w16cid:durableId="1774665036">
    <w:abstractNumId w:val="21"/>
  </w:num>
  <w:num w:numId="29" w16cid:durableId="1577083700">
    <w:abstractNumId w:val="4"/>
  </w:num>
  <w:num w:numId="30" w16cid:durableId="544954315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0DFB"/>
    <w:rsid w:val="000026E3"/>
    <w:rsid w:val="00003994"/>
    <w:rsid w:val="00006F0F"/>
    <w:rsid w:val="0000783F"/>
    <w:rsid w:val="00007E75"/>
    <w:rsid w:val="00010223"/>
    <w:rsid w:val="00013F12"/>
    <w:rsid w:val="000142FC"/>
    <w:rsid w:val="00016F34"/>
    <w:rsid w:val="000250E1"/>
    <w:rsid w:val="00025E92"/>
    <w:rsid w:val="00027856"/>
    <w:rsid w:val="000356D5"/>
    <w:rsid w:val="00035FBE"/>
    <w:rsid w:val="00040D3A"/>
    <w:rsid w:val="0004173B"/>
    <w:rsid w:val="00042268"/>
    <w:rsid w:val="00043588"/>
    <w:rsid w:val="00044A3D"/>
    <w:rsid w:val="00045136"/>
    <w:rsid w:val="000456E6"/>
    <w:rsid w:val="000467E3"/>
    <w:rsid w:val="000507BF"/>
    <w:rsid w:val="00054468"/>
    <w:rsid w:val="00056ECD"/>
    <w:rsid w:val="00063E0E"/>
    <w:rsid w:val="00066F38"/>
    <w:rsid w:val="000745D2"/>
    <w:rsid w:val="00080810"/>
    <w:rsid w:val="00083F4F"/>
    <w:rsid w:val="000866D5"/>
    <w:rsid w:val="00093B27"/>
    <w:rsid w:val="0009580D"/>
    <w:rsid w:val="000977D6"/>
    <w:rsid w:val="000A5CB3"/>
    <w:rsid w:val="000A64F6"/>
    <w:rsid w:val="000A79D9"/>
    <w:rsid w:val="000B5A49"/>
    <w:rsid w:val="000B64C6"/>
    <w:rsid w:val="000B7063"/>
    <w:rsid w:val="000B7F40"/>
    <w:rsid w:val="000C13EF"/>
    <w:rsid w:val="000C67AC"/>
    <w:rsid w:val="000C67E1"/>
    <w:rsid w:val="000D1160"/>
    <w:rsid w:val="000D60EC"/>
    <w:rsid w:val="000D6779"/>
    <w:rsid w:val="000E2246"/>
    <w:rsid w:val="000E26F3"/>
    <w:rsid w:val="000E3235"/>
    <w:rsid w:val="000E722D"/>
    <w:rsid w:val="000F0731"/>
    <w:rsid w:val="000F0BED"/>
    <w:rsid w:val="000F12DC"/>
    <w:rsid w:val="000F22FA"/>
    <w:rsid w:val="000F3741"/>
    <w:rsid w:val="000F4EA3"/>
    <w:rsid w:val="000F4EAA"/>
    <w:rsid w:val="0010219A"/>
    <w:rsid w:val="001069F4"/>
    <w:rsid w:val="00107A22"/>
    <w:rsid w:val="001134F1"/>
    <w:rsid w:val="001168A7"/>
    <w:rsid w:val="00123511"/>
    <w:rsid w:val="00132D81"/>
    <w:rsid w:val="00135D81"/>
    <w:rsid w:val="0014036E"/>
    <w:rsid w:val="00150005"/>
    <w:rsid w:val="00154332"/>
    <w:rsid w:val="001556E5"/>
    <w:rsid w:val="0016227E"/>
    <w:rsid w:val="00162939"/>
    <w:rsid w:val="001647D2"/>
    <w:rsid w:val="00165136"/>
    <w:rsid w:val="00173BC0"/>
    <w:rsid w:val="00174FB9"/>
    <w:rsid w:val="001751C8"/>
    <w:rsid w:val="0017530A"/>
    <w:rsid w:val="001763E6"/>
    <w:rsid w:val="001817B3"/>
    <w:rsid w:val="001968A2"/>
    <w:rsid w:val="001A606E"/>
    <w:rsid w:val="001A72E7"/>
    <w:rsid w:val="001A7AB4"/>
    <w:rsid w:val="001B7F85"/>
    <w:rsid w:val="001C2B06"/>
    <w:rsid w:val="001C3062"/>
    <w:rsid w:val="001C61ED"/>
    <w:rsid w:val="001D0F42"/>
    <w:rsid w:val="001D1FFD"/>
    <w:rsid w:val="001D4279"/>
    <w:rsid w:val="001F2F53"/>
    <w:rsid w:val="001F3AE0"/>
    <w:rsid w:val="001F7745"/>
    <w:rsid w:val="00205087"/>
    <w:rsid w:val="002142F6"/>
    <w:rsid w:val="00220F86"/>
    <w:rsid w:val="00226B8C"/>
    <w:rsid w:val="0022794D"/>
    <w:rsid w:val="00234E43"/>
    <w:rsid w:val="00240F0D"/>
    <w:rsid w:val="002414C6"/>
    <w:rsid w:val="00243FC5"/>
    <w:rsid w:val="00244441"/>
    <w:rsid w:val="0024497E"/>
    <w:rsid w:val="00244ADE"/>
    <w:rsid w:val="00253878"/>
    <w:rsid w:val="00254359"/>
    <w:rsid w:val="00257195"/>
    <w:rsid w:val="00257A96"/>
    <w:rsid w:val="002658AA"/>
    <w:rsid w:val="00270B2D"/>
    <w:rsid w:val="00275751"/>
    <w:rsid w:val="00275A09"/>
    <w:rsid w:val="00276154"/>
    <w:rsid w:val="00276B36"/>
    <w:rsid w:val="00276F96"/>
    <w:rsid w:val="00282108"/>
    <w:rsid w:val="00290560"/>
    <w:rsid w:val="00292275"/>
    <w:rsid w:val="00297658"/>
    <w:rsid w:val="002A0FA6"/>
    <w:rsid w:val="002A4AE5"/>
    <w:rsid w:val="002B074A"/>
    <w:rsid w:val="002B1E4B"/>
    <w:rsid w:val="002B6CAC"/>
    <w:rsid w:val="002B7DBE"/>
    <w:rsid w:val="002C6228"/>
    <w:rsid w:val="002D546A"/>
    <w:rsid w:val="002D64C5"/>
    <w:rsid w:val="002D778E"/>
    <w:rsid w:val="002E38EB"/>
    <w:rsid w:val="002E428C"/>
    <w:rsid w:val="002F5976"/>
    <w:rsid w:val="002F6898"/>
    <w:rsid w:val="002F77DD"/>
    <w:rsid w:val="00304019"/>
    <w:rsid w:val="00310188"/>
    <w:rsid w:val="00311679"/>
    <w:rsid w:val="00315316"/>
    <w:rsid w:val="00317905"/>
    <w:rsid w:val="0032177C"/>
    <w:rsid w:val="00322606"/>
    <w:rsid w:val="00330C4D"/>
    <w:rsid w:val="00330E44"/>
    <w:rsid w:val="0033151A"/>
    <w:rsid w:val="00334E50"/>
    <w:rsid w:val="00335378"/>
    <w:rsid w:val="00336621"/>
    <w:rsid w:val="00342FA4"/>
    <w:rsid w:val="00343EE5"/>
    <w:rsid w:val="00345C87"/>
    <w:rsid w:val="00350213"/>
    <w:rsid w:val="00350E12"/>
    <w:rsid w:val="003518D5"/>
    <w:rsid w:val="00351B6D"/>
    <w:rsid w:val="00353560"/>
    <w:rsid w:val="00354506"/>
    <w:rsid w:val="003553A9"/>
    <w:rsid w:val="0036373F"/>
    <w:rsid w:val="0037267A"/>
    <w:rsid w:val="003770EA"/>
    <w:rsid w:val="00377650"/>
    <w:rsid w:val="00381E19"/>
    <w:rsid w:val="003832C7"/>
    <w:rsid w:val="0039221D"/>
    <w:rsid w:val="00393616"/>
    <w:rsid w:val="00394473"/>
    <w:rsid w:val="00396657"/>
    <w:rsid w:val="00396C68"/>
    <w:rsid w:val="0039705F"/>
    <w:rsid w:val="00397825"/>
    <w:rsid w:val="003A11B3"/>
    <w:rsid w:val="003A4299"/>
    <w:rsid w:val="003A4EBA"/>
    <w:rsid w:val="003A600B"/>
    <w:rsid w:val="003B0678"/>
    <w:rsid w:val="003B073E"/>
    <w:rsid w:val="003B1B2E"/>
    <w:rsid w:val="003B337F"/>
    <w:rsid w:val="003B45A4"/>
    <w:rsid w:val="003C30E7"/>
    <w:rsid w:val="003C45EB"/>
    <w:rsid w:val="003C62F0"/>
    <w:rsid w:val="003D1F31"/>
    <w:rsid w:val="003E132D"/>
    <w:rsid w:val="003E2F1F"/>
    <w:rsid w:val="003F1037"/>
    <w:rsid w:val="003F192D"/>
    <w:rsid w:val="003F59F0"/>
    <w:rsid w:val="003F794D"/>
    <w:rsid w:val="0040198A"/>
    <w:rsid w:val="00402A25"/>
    <w:rsid w:val="004057D1"/>
    <w:rsid w:val="0040618F"/>
    <w:rsid w:val="004109F9"/>
    <w:rsid w:val="00410F29"/>
    <w:rsid w:val="004129D8"/>
    <w:rsid w:val="00416D97"/>
    <w:rsid w:val="00423A81"/>
    <w:rsid w:val="00425B00"/>
    <w:rsid w:val="0042655D"/>
    <w:rsid w:val="00431023"/>
    <w:rsid w:val="00441829"/>
    <w:rsid w:val="00444661"/>
    <w:rsid w:val="00447752"/>
    <w:rsid w:val="00452893"/>
    <w:rsid w:val="00455330"/>
    <w:rsid w:val="004565B3"/>
    <w:rsid w:val="00464C06"/>
    <w:rsid w:val="00465C36"/>
    <w:rsid w:val="00467C6C"/>
    <w:rsid w:val="00470880"/>
    <w:rsid w:val="00470968"/>
    <w:rsid w:val="00471D90"/>
    <w:rsid w:val="00472705"/>
    <w:rsid w:val="00476DAC"/>
    <w:rsid w:val="0047788F"/>
    <w:rsid w:val="00481100"/>
    <w:rsid w:val="00481B63"/>
    <w:rsid w:val="004932A2"/>
    <w:rsid w:val="00494EEB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C7C63"/>
    <w:rsid w:val="004D0163"/>
    <w:rsid w:val="004D3791"/>
    <w:rsid w:val="004D6741"/>
    <w:rsid w:val="004D7A94"/>
    <w:rsid w:val="004E2A78"/>
    <w:rsid w:val="004E5185"/>
    <w:rsid w:val="004E688A"/>
    <w:rsid w:val="004F0C8B"/>
    <w:rsid w:val="00500442"/>
    <w:rsid w:val="00500B5A"/>
    <w:rsid w:val="00502A98"/>
    <w:rsid w:val="00504DA2"/>
    <w:rsid w:val="00504E6E"/>
    <w:rsid w:val="005067C3"/>
    <w:rsid w:val="0050772F"/>
    <w:rsid w:val="005109AB"/>
    <w:rsid w:val="00515260"/>
    <w:rsid w:val="0052025E"/>
    <w:rsid w:val="0053394D"/>
    <w:rsid w:val="0053478F"/>
    <w:rsid w:val="0053588B"/>
    <w:rsid w:val="00536E36"/>
    <w:rsid w:val="00546E1B"/>
    <w:rsid w:val="005510B0"/>
    <w:rsid w:val="005522A6"/>
    <w:rsid w:val="00554649"/>
    <w:rsid w:val="00554997"/>
    <w:rsid w:val="00556387"/>
    <w:rsid w:val="005613B3"/>
    <w:rsid w:val="00561C46"/>
    <w:rsid w:val="005642C9"/>
    <w:rsid w:val="005654DA"/>
    <w:rsid w:val="005668B3"/>
    <w:rsid w:val="00574F55"/>
    <w:rsid w:val="00575838"/>
    <w:rsid w:val="00583671"/>
    <w:rsid w:val="00583FAF"/>
    <w:rsid w:val="00585287"/>
    <w:rsid w:val="005857D7"/>
    <w:rsid w:val="00587528"/>
    <w:rsid w:val="005877D7"/>
    <w:rsid w:val="00594C5F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3052"/>
    <w:rsid w:val="005B4DF0"/>
    <w:rsid w:val="005B5C99"/>
    <w:rsid w:val="005B684F"/>
    <w:rsid w:val="005B7696"/>
    <w:rsid w:val="005D1F20"/>
    <w:rsid w:val="005D67F9"/>
    <w:rsid w:val="005D7F8A"/>
    <w:rsid w:val="005E04A1"/>
    <w:rsid w:val="005E166C"/>
    <w:rsid w:val="005E2FC3"/>
    <w:rsid w:val="005E5405"/>
    <w:rsid w:val="005F4FCC"/>
    <w:rsid w:val="005F5017"/>
    <w:rsid w:val="00603005"/>
    <w:rsid w:val="006065AE"/>
    <w:rsid w:val="00607A0D"/>
    <w:rsid w:val="00610FAA"/>
    <w:rsid w:val="00611056"/>
    <w:rsid w:val="00611472"/>
    <w:rsid w:val="006228B4"/>
    <w:rsid w:val="006241E2"/>
    <w:rsid w:val="00633ECB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5413D"/>
    <w:rsid w:val="00660FAE"/>
    <w:rsid w:val="00664246"/>
    <w:rsid w:val="006644AE"/>
    <w:rsid w:val="00664B76"/>
    <w:rsid w:val="00665154"/>
    <w:rsid w:val="006753CF"/>
    <w:rsid w:val="006760B9"/>
    <w:rsid w:val="006762FD"/>
    <w:rsid w:val="00681A75"/>
    <w:rsid w:val="00684F18"/>
    <w:rsid w:val="006853D0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709C"/>
    <w:rsid w:val="006D1335"/>
    <w:rsid w:val="006D1D8A"/>
    <w:rsid w:val="006D4859"/>
    <w:rsid w:val="006D49B5"/>
    <w:rsid w:val="006D5DA3"/>
    <w:rsid w:val="006D70CA"/>
    <w:rsid w:val="006E053E"/>
    <w:rsid w:val="006E0FF1"/>
    <w:rsid w:val="006E1625"/>
    <w:rsid w:val="006E3F56"/>
    <w:rsid w:val="006E5E91"/>
    <w:rsid w:val="006E6091"/>
    <w:rsid w:val="006F23F0"/>
    <w:rsid w:val="006F2CDF"/>
    <w:rsid w:val="006F6076"/>
    <w:rsid w:val="007002F6"/>
    <w:rsid w:val="00700C24"/>
    <w:rsid w:val="00701632"/>
    <w:rsid w:val="007016E0"/>
    <w:rsid w:val="00703776"/>
    <w:rsid w:val="00707657"/>
    <w:rsid w:val="0071293A"/>
    <w:rsid w:val="00714F9D"/>
    <w:rsid w:val="007158AB"/>
    <w:rsid w:val="007228E0"/>
    <w:rsid w:val="007271B9"/>
    <w:rsid w:val="007322E0"/>
    <w:rsid w:val="00733D47"/>
    <w:rsid w:val="007431D7"/>
    <w:rsid w:val="00744107"/>
    <w:rsid w:val="007444D7"/>
    <w:rsid w:val="0075359A"/>
    <w:rsid w:val="00753B48"/>
    <w:rsid w:val="007648FF"/>
    <w:rsid w:val="0076563D"/>
    <w:rsid w:val="007707DB"/>
    <w:rsid w:val="0077373B"/>
    <w:rsid w:val="00775608"/>
    <w:rsid w:val="00775F1B"/>
    <w:rsid w:val="00776BD3"/>
    <w:rsid w:val="00780F17"/>
    <w:rsid w:val="00783917"/>
    <w:rsid w:val="00784A6A"/>
    <w:rsid w:val="007852E2"/>
    <w:rsid w:val="00791FAF"/>
    <w:rsid w:val="00792A38"/>
    <w:rsid w:val="0079460F"/>
    <w:rsid w:val="0079751B"/>
    <w:rsid w:val="007A0186"/>
    <w:rsid w:val="007A0899"/>
    <w:rsid w:val="007A6137"/>
    <w:rsid w:val="007A7A38"/>
    <w:rsid w:val="007B22BB"/>
    <w:rsid w:val="007B53B8"/>
    <w:rsid w:val="007B5B8F"/>
    <w:rsid w:val="007B5D24"/>
    <w:rsid w:val="007B7D4B"/>
    <w:rsid w:val="007C188D"/>
    <w:rsid w:val="007C3661"/>
    <w:rsid w:val="007C568B"/>
    <w:rsid w:val="007C6502"/>
    <w:rsid w:val="007D20EB"/>
    <w:rsid w:val="007D368D"/>
    <w:rsid w:val="007D6D5B"/>
    <w:rsid w:val="007E1F37"/>
    <w:rsid w:val="007E20CD"/>
    <w:rsid w:val="007E2998"/>
    <w:rsid w:val="007F08E7"/>
    <w:rsid w:val="007F56F4"/>
    <w:rsid w:val="007F57E0"/>
    <w:rsid w:val="007F666F"/>
    <w:rsid w:val="007F6BA2"/>
    <w:rsid w:val="007F7973"/>
    <w:rsid w:val="00802DA9"/>
    <w:rsid w:val="008033CA"/>
    <w:rsid w:val="00804E47"/>
    <w:rsid w:val="008074AE"/>
    <w:rsid w:val="00812825"/>
    <w:rsid w:val="008138C3"/>
    <w:rsid w:val="008150DE"/>
    <w:rsid w:val="00816DE1"/>
    <w:rsid w:val="008224B6"/>
    <w:rsid w:val="00831C8F"/>
    <w:rsid w:val="00843FFF"/>
    <w:rsid w:val="008456BA"/>
    <w:rsid w:val="0084621B"/>
    <w:rsid w:val="008472A0"/>
    <w:rsid w:val="00850765"/>
    <w:rsid w:val="00851847"/>
    <w:rsid w:val="00851B5C"/>
    <w:rsid w:val="0085383C"/>
    <w:rsid w:val="0085551B"/>
    <w:rsid w:val="008565D7"/>
    <w:rsid w:val="00856DCE"/>
    <w:rsid w:val="008572B7"/>
    <w:rsid w:val="00860A42"/>
    <w:rsid w:val="00861459"/>
    <w:rsid w:val="008707AC"/>
    <w:rsid w:val="00870A2B"/>
    <w:rsid w:val="00875C0D"/>
    <w:rsid w:val="008764EB"/>
    <w:rsid w:val="00876C45"/>
    <w:rsid w:val="00877225"/>
    <w:rsid w:val="00881459"/>
    <w:rsid w:val="00881855"/>
    <w:rsid w:val="00881E56"/>
    <w:rsid w:val="00882FFE"/>
    <w:rsid w:val="00886621"/>
    <w:rsid w:val="008869D1"/>
    <w:rsid w:val="0089081F"/>
    <w:rsid w:val="00891173"/>
    <w:rsid w:val="008921C9"/>
    <w:rsid w:val="0089232A"/>
    <w:rsid w:val="0089662B"/>
    <w:rsid w:val="008A0F6B"/>
    <w:rsid w:val="008A4DDA"/>
    <w:rsid w:val="008B2195"/>
    <w:rsid w:val="008B7BD4"/>
    <w:rsid w:val="008C3125"/>
    <w:rsid w:val="008D35C2"/>
    <w:rsid w:val="008D3D62"/>
    <w:rsid w:val="008D45DB"/>
    <w:rsid w:val="008D50EB"/>
    <w:rsid w:val="008E05C1"/>
    <w:rsid w:val="008E131D"/>
    <w:rsid w:val="008E73A6"/>
    <w:rsid w:val="008F00A2"/>
    <w:rsid w:val="008F5B3F"/>
    <w:rsid w:val="008F5EE8"/>
    <w:rsid w:val="009021C1"/>
    <w:rsid w:val="00907EC1"/>
    <w:rsid w:val="00910D1F"/>
    <w:rsid w:val="0091704E"/>
    <w:rsid w:val="00917668"/>
    <w:rsid w:val="0092388E"/>
    <w:rsid w:val="009262F5"/>
    <w:rsid w:val="009350CF"/>
    <w:rsid w:val="00942542"/>
    <w:rsid w:val="0094301B"/>
    <w:rsid w:val="00944A51"/>
    <w:rsid w:val="00945F5E"/>
    <w:rsid w:val="009516B0"/>
    <w:rsid w:val="009651B3"/>
    <w:rsid w:val="00965318"/>
    <w:rsid w:val="00966B41"/>
    <w:rsid w:val="00967615"/>
    <w:rsid w:val="0097315E"/>
    <w:rsid w:val="00973700"/>
    <w:rsid w:val="00977B39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5AD9"/>
    <w:rsid w:val="009A7EAC"/>
    <w:rsid w:val="009B289D"/>
    <w:rsid w:val="009B346A"/>
    <w:rsid w:val="009B6AE7"/>
    <w:rsid w:val="009C0205"/>
    <w:rsid w:val="009C3C2B"/>
    <w:rsid w:val="009D030A"/>
    <w:rsid w:val="009E13BD"/>
    <w:rsid w:val="009E22DE"/>
    <w:rsid w:val="009E3F5B"/>
    <w:rsid w:val="009E4403"/>
    <w:rsid w:val="009F5793"/>
    <w:rsid w:val="009F749C"/>
    <w:rsid w:val="00A039FE"/>
    <w:rsid w:val="00A04B22"/>
    <w:rsid w:val="00A0530E"/>
    <w:rsid w:val="00A05B59"/>
    <w:rsid w:val="00A07C7C"/>
    <w:rsid w:val="00A11439"/>
    <w:rsid w:val="00A11926"/>
    <w:rsid w:val="00A11C67"/>
    <w:rsid w:val="00A121B4"/>
    <w:rsid w:val="00A13F64"/>
    <w:rsid w:val="00A145EB"/>
    <w:rsid w:val="00A24A3C"/>
    <w:rsid w:val="00A25D7C"/>
    <w:rsid w:val="00A26781"/>
    <w:rsid w:val="00A32885"/>
    <w:rsid w:val="00A341E4"/>
    <w:rsid w:val="00A34ED7"/>
    <w:rsid w:val="00A35100"/>
    <w:rsid w:val="00A35227"/>
    <w:rsid w:val="00A35B2A"/>
    <w:rsid w:val="00A376A5"/>
    <w:rsid w:val="00A41285"/>
    <w:rsid w:val="00A41582"/>
    <w:rsid w:val="00A446A1"/>
    <w:rsid w:val="00A4775E"/>
    <w:rsid w:val="00A503BA"/>
    <w:rsid w:val="00A63F79"/>
    <w:rsid w:val="00A640B9"/>
    <w:rsid w:val="00A67027"/>
    <w:rsid w:val="00A731BE"/>
    <w:rsid w:val="00A76917"/>
    <w:rsid w:val="00A775E7"/>
    <w:rsid w:val="00A779DC"/>
    <w:rsid w:val="00A81BA3"/>
    <w:rsid w:val="00A907A6"/>
    <w:rsid w:val="00A95FB3"/>
    <w:rsid w:val="00AA1D11"/>
    <w:rsid w:val="00AB28C5"/>
    <w:rsid w:val="00AB34CB"/>
    <w:rsid w:val="00AB56DB"/>
    <w:rsid w:val="00AB67CA"/>
    <w:rsid w:val="00AB6EB1"/>
    <w:rsid w:val="00AC1489"/>
    <w:rsid w:val="00AC314B"/>
    <w:rsid w:val="00AC3ED6"/>
    <w:rsid w:val="00AD154D"/>
    <w:rsid w:val="00AD1761"/>
    <w:rsid w:val="00AD6CB4"/>
    <w:rsid w:val="00AE0BCA"/>
    <w:rsid w:val="00AE334F"/>
    <w:rsid w:val="00AE4EB0"/>
    <w:rsid w:val="00AE614E"/>
    <w:rsid w:val="00AE6BFF"/>
    <w:rsid w:val="00AF1FDE"/>
    <w:rsid w:val="00AF4822"/>
    <w:rsid w:val="00AF5A25"/>
    <w:rsid w:val="00B00E1B"/>
    <w:rsid w:val="00B063DF"/>
    <w:rsid w:val="00B1082E"/>
    <w:rsid w:val="00B10857"/>
    <w:rsid w:val="00B2130F"/>
    <w:rsid w:val="00B237B0"/>
    <w:rsid w:val="00B25BDD"/>
    <w:rsid w:val="00B26C67"/>
    <w:rsid w:val="00B27180"/>
    <w:rsid w:val="00B31B92"/>
    <w:rsid w:val="00B327F4"/>
    <w:rsid w:val="00B37528"/>
    <w:rsid w:val="00B5176B"/>
    <w:rsid w:val="00B51F63"/>
    <w:rsid w:val="00B622FD"/>
    <w:rsid w:val="00B63029"/>
    <w:rsid w:val="00B64172"/>
    <w:rsid w:val="00B65031"/>
    <w:rsid w:val="00B7289D"/>
    <w:rsid w:val="00B77C63"/>
    <w:rsid w:val="00B80684"/>
    <w:rsid w:val="00B80AE2"/>
    <w:rsid w:val="00B80BCE"/>
    <w:rsid w:val="00B81121"/>
    <w:rsid w:val="00B86EB9"/>
    <w:rsid w:val="00B87558"/>
    <w:rsid w:val="00B904D4"/>
    <w:rsid w:val="00B945D8"/>
    <w:rsid w:val="00B9467A"/>
    <w:rsid w:val="00BA337E"/>
    <w:rsid w:val="00BA72F6"/>
    <w:rsid w:val="00BB5551"/>
    <w:rsid w:val="00BC03DB"/>
    <w:rsid w:val="00BC1B91"/>
    <w:rsid w:val="00BC6DE1"/>
    <w:rsid w:val="00BC77AC"/>
    <w:rsid w:val="00BD5E9E"/>
    <w:rsid w:val="00BE07BA"/>
    <w:rsid w:val="00BE3743"/>
    <w:rsid w:val="00BE3CB8"/>
    <w:rsid w:val="00BE4B48"/>
    <w:rsid w:val="00BE4CF7"/>
    <w:rsid w:val="00BF2F5B"/>
    <w:rsid w:val="00BF392D"/>
    <w:rsid w:val="00BF552D"/>
    <w:rsid w:val="00BF741E"/>
    <w:rsid w:val="00BF74AB"/>
    <w:rsid w:val="00C019E1"/>
    <w:rsid w:val="00C03B15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0161"/>
    <w:rsid w:val="00C43BD8"/>
    <w:rsid w:val="00C46467"/>
    <w:rsid w:val="00C46E28"/>
    <w:rsid w:val="00C47796"/>
    <w:rsid w:val="00C603A5"/>
    <w:rsid w:val="00C64C44"/>
    <w:rsid w:val="00C66AB9"/>
    <w:rsid w:val="00C77B00"/>
    <w:rsid w:val="00C818CB"/>
    <w:rsid w:val="00C8797A"/>
    <w:rsid w:val="00C90D3B"/>
    <w:rsid w:val="00C934F6"/>
    <w:rsid w:val="00C959A1"/>
    <w:rsid w:val="00C965D6"/>
    <w:rsid w:val="00CA0958"/>
    <w:rsid w:val="00CA350B"/>
    <w:rsid w:val="00CA5CDF"/>
    <w:rsid w:val="00CA5DDA"/>
    <w:rsid w:val="00CA6E30"/>
    <w:rsid w:val="00CB2BE6"/>
    <w:rsid w:val="00CB648B"/>
    <w:rsid w:val="00CC4D73"/>
    <w:rsid w:val="00CD0209"/>
    <w:rsid w:val="00CD2237"/>
    <w:rsid w:val="00CE1976"/>
    <w:rsid w:val="00CE2575"/>
    <w:rsid w:val="00CE6E4F"/>
    <w:rsid w:val="00CF7B26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187A"/>
    <w:rsid w:val="00D33860"/>
    <w:rsid w:val="00D3405B"/>
    <w:rsid w:val="00D37551"/>
    <w:rsid w:val="00D4026A"/>
    <w:rsid w:val="00D4051D"/>
    <w:rsid w:val="00D40DC6"/>
    <w:rsid w:val="00D41840"/>
    <w:rsid w:val="00D42662"/>
    <w:rsid w:val="00D53A7C"/>
    <w:rsid w:val="00D570BA"/>
    <w:rsid w:val="00D60B6A"/>
    <w:rsid w:val="00D65917"/>
    <w:rsid w:val="00D664A3"/>
    <w:rsid w:val="00D674D0"/>
    <w:rsid w:val="00D67D3E"/>
    <w:rsid w:val="00D72D2B"/>
    <w:rsid w:val="00D75268"/>
    <w:rsid w:val="00D75D95"/>
    <w:rsid w:val="00D773CA"/>
    <w:rsid w:val="00D80448"/>
    <w:rsid w:val="00D822A2"/>
    <w:rsid w:val="00D86872"/>
    <w:rsid w:val="00D86FB4"/>
    <w:rsid w:val="00D90E73"/>
    <w:rsid w:val="00D971A3"/>
    <w:rsid w:val="00DA15A5"/>
    <w:rsid w:val="00DA2187"/>
    <w:rsid w:val="00DA5A1F"/>
    <w:rsid w:val="00DA6278"/>
    <w:rsid w:val="00DB1728"/>
    <w:rsid w:val="00DB494F"/>
    <w:rsid w:val="00DB5218"/>
    <w:rsid w:val="00DB712D"/>
    <w:rsid w:val="00DC0BD2"/>
    <w:rsid w:val="00DC21EC"/>
    <w:rsid w:val="00DC31D1"/>
    <w:rsid w:val="00DD3AE2"/>
    <w:rsid w:val="00DD435C"/>
    <w:rsid w:val="00DD6587"/>
    <w:rsid w:val="00DE21DE"/>
    <w:rsid w:val="00DE488E"/>
    <w:rsid w:val="00DE783D"/>
    <w:rsid w:val="00DF00E9"/>
    <w:rsid w:val="00DF23EA"/>
    <w:rsid w:val="00DF427F"/>
    <w:rsid w:val="00DF6FD2"/>
    <w:rsid w:val="00E1068E"/>
    <w:rsid w:val="00E109C5"/>
    <w:rsid w:val="00E10C26"/>
    <w:rsid w:val="00E12320"/>
    <w:rsid w:val="00E14781"/>
    <w:rsid w:val="00E1630C"/>
    <w:rsid w:val="00E1720A"/>
    <w:rsid w:val="00E174B3"/>
    <w:rsid w:val="00E21727"/>
    <w:rsid w:val="00E31237"/>
    <w:rsid w:val="00E31719"/>
    <w:rsid w:val="00E32CC5"/>
    <w:rsid w:val="00E4250B"/>
    <w:rsid w:val="00E4458A"/>
    <w:rsid w:val="00E4540A"/>
    <w:rsid w:val="00E47953"/>
    <w:rsid w:val="00E521AA"/>
    <w:rsid w:val="00E568DB"/>
    <w:rsid w:val="00E56AAE"/>
    <w:rsid w:val="00E5737A"/>
    <w:rsid w:val="00E6176D"/>
    <w:rsid w:val="00E63669"/>
    <w:rsid w:val="00E7365B"/>
    <w:rsid w:val="00E752B0"/>
    <w:rsid w:val="00E82D87"/>
    <w:rsid w:val="00E83F59"/>
    <w:rsid w:val="00E84925"/>
    <w:rsid w:val="00E862C6"/>
    <w:rsid w:val="00E86E9F"/>
    <w:rsid w:val="00E96FFE"/>
    <w:rsid w:val="00EA2513"/>
    <w:rsid w:val="00EA25F2"/>
    <w:rsid w:val="00EA2FFC"/>
    <w:rsid w:val="00EA79FB"/>
    <w:rsid w:val="00EB05AB"/>
    <w:rsid w:val="00EB6994"/>
    <w:rsid w:val="00EB76DE"/>
    <w:rsid w:val="00EC5730"/>
    <w:rsid w:val="00ED23FB"/>
    <w:rsid w:val="00ED3C1A"/>
    <w:rsid w:val="00ED3C85"/>
    <w:rsid w:val="00ED4376"/>
    <w:rsid w:val="00ED5482"/>
    <w:rsid w:val="00EE002B"/>
    <w:rsid w:val="00EE5D26"/>
    <w:rsid w:val="00EE74B2"/>
    <w:rsid w:val="00EE7FAC"/>
    <w:rsid w:val="00EF0468"/>
    <w:rsid w:val="00EF0971"/>
    <w:rsid w:val="00EF6AC4"/>
    <w:rsid w:val="00F02DDF"/>
    <w:rsid w:val="00F03E8C"/>
    <w:rsid w:val="00F065DA"/>
    <w:rsid w:val="00F06A6C"/>
    <w:rsid w:val="00F102B1"/>
    <w:rsid w:val="00F11697"/>
    <w:rsid w:val="00F13401"/>
    <w:rsid w:val="00F15E69"/>
    <w:rsid w:val="00F1635D"/>
    <w:rsid w:val="00F216DB"/>
    <w:rsid w:val="00F22821"/>
    <w:rsid w:val="00F25AB3"/>
    <w:rsid w:val="00F27E53"/>
    <w:rsid w:val="00F27E6A"/>
    <w:rsid w:val="00F34089"/>
    <w:rsid w:val="00F34DEB"/>
    <w:rsid w:val="00F36E67"/>
    <w:rsid w:val="00F405CA"/>
    <w:rsid w:val="00F46DD0"/>
    <w:rsid w:val="00F515DE"/>
    <w:rsid w:val="00F55469"/>
    <w:rsid w:val="00F55FCB"/>
    <w:rsid w:val="00F56FE6"/>
    <w:rsid w:val="00F605E9"/>
    <w:rsid w:val="00F66BE6"/>
    <w:rsid w:val="00F67543"/>
    <w:rsid w:val="00F71A4E"/>
    <w:rsid w:val="00F74592"/>
    <w:rsid w:val="00F74F51"/>
    <w:rsid w:val="00F76DD0"/>
    <w:rsid w:val="00F7713B"/>
    <w:rsid w:val="00F82988"/>
    <w:rsid w:val="00F85A63"/>
    <w:rsid w:val="00F87A24"/>
    <w:rsid w:val="00F920A6"/>
    <w:rsid w:val="00F944F9"/>
    <w:rsid w:val="00F953B0"/>
    <w:rsid w:val="00FA1B3D"/>
    <w:rsid w:val="00FA5198"/>
    <w:rsid w:val="00FA7218"/>
    <w:rsid w:val="00FB0196"/>
    <w:rsid w:val="00FC109C"/>
    <w:rsid w:val="00FC1B32"/>
    <w:rsid w:val="00FC260E"/>
    <w:rsid w:val="00FC3DFF"/>
    <w:rsid w:val="00FC528D"/>
    <w:rsid w:val="00FC630F"/>
    <w:rsid w:val="00FD1EAA"/>
    <w:rsid w:val="00FD2575"/>
    <w:rsid w:val="00FD27F5"/>
    <w:rsid w:val="00FD5400"/>
    <w:rsid w:val="00FD5B55"/>
    <w:rsid w:val="00FD6CE0"/>
    <w:rsid w:val="00FE1C91"/>
    <w:rsid w:val="00FE2849"/>
    <w:rsid w:val="00FE4779"/>
    <w:rsid w:val="00FF37BB"/>
    <w:rsid w:val="00FF4199"/>
    <w:rsid w:val="00FF57DA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E3CB8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491</TotalTime>
  <Pages>6</Pages>
  <Words>1639</Words>
  <Characters>9835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Strzelczyk Agnieszka (PSG)</cp:lastModifiedBy>
  <cp:revision>58</cp:revision>
  <cp:lastPrinted>2026-03-26T08:25:00Z</cp:lastPrinted>
  <dcterms:created xsi:type="dcterms:W3CDTF">2026-02-18T06:48:00Z</dcterms:created>
  <dcterms:modified xsi:type="dcterms:W3CDTF">2026-08-26T07:29:00Z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